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0305528D"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1A5B83">
        <w:rPr>
          <w:b/>
          <w:bCs/>
          <w:sz w:val="32"/>
          <w:szCs w:val="32"/>
        </w:rPr>
        <w:t>2</w:t>
      </w:r>
      <w:r w:rsidR="00293D1E">
        <w:rPr>
          <w:b/>
          <w:bCs/>
          <w:sz w:val="32"/>
          <w:szCs w:val="32"/>
        </w:rPr>
        <w:t>E_CC#</w:t>
      </w:r>
      <w:r w:rsidR="001A5B83">
        <w:rPr>
          <w:b/>
          <w:bCs/>
          <w:sz w:val="32"/>
          <w:szCs w:val="32"/>
        </w:rPr>
        <w:t>5</w:t>
      </w:r>
      <w:r w:rsidR="0064465A">
        <w:rPr>
          <w:b/>
          <w:bCs/>
          <w:sz w:val="32"/>
          <w:szCs w:val="32"/>
        </w:rPr>
        <w:br/>
        <w:t xml:space="preserve">Version </w:t>
      </w:r>
      <w:r w:rsidR="00AC739A">
        <w:rPr>
          <w:b/>
          <w:bCs/>
          <w:sz w:val="32"/>
          <w:szCs w:val="32"/>
        </w:rPr>
        <w:t>1</w:t>
      </w:r>
    </w:p>
    <w:p w14:paraId="0B034CE7" w14:textId="4C9D20E6" w:rsidR="00C862FF" w:rsidRPr="00892A2A" w:rsidRDefault="00C862FF" w:rsidP="00892A2A">
      <w:pPr>
        <w:spacing w:after="0"/>
        <w:rPr>
          <w:sz w:val="12"/>
          <w:szCs w:val="12"/>
        </w:rPr>
      </w:pPr>
    </w:p>
    <w:p w14:paraId="4303FD9B" w14:textId="77777777" w:rsidR="00892A2A" w:rsidRPr="00D820C9" w:rsidRDefault="00892A2A"/>
    <w:p w14:paraId="27C7387B" w14:textId="059EAF5B"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15CF">
        <w:rPr>
          <w:color w:val="0000FF"/>
        </w:rPr>
        <w:t>2</w:t>
      </w:r>
      <w:r w:rsidR="001A5B83">
        <w:rPr>
          <w:color w:val="0000FF"/>
        </w:rPr>
        <w:t>6 August</w:t>
      </w:r>
      <w:r w:rsidRPr="0048558F">
        <w:rPr>
          <w:color w:val="0000FF"/>
        </w:rPr>
        <w:t xml:space="preserve"> 202</w:t>
      </w:r>
      <w:r w:rsidR="00676894">
        <w:rPr>
          <w:color w:val="0000FF"/>
        </w:rPr>
        <w:t>2</w:t>
      </w:r>
      <w:r w:rsidRPr="0048558F">
        <w:rPr>
          <w:color w:val="0000FF"/>
        </w:rPr>
        <w:t xml:space="preserve">, </w:t>
      </w:r>
      <w:r w:rsidR="008F4E67" w:rsidRPr="0048558F">
        <w:rPr>
          <w:color w:val="0000FF"/>
        </w:rPr>
        <w:t>1</w:t>
      </w:r>
      <w:r w:rsidR="00BE15CF">
        <w:rPr>
          <w:color w:val="0000FF"/>
        </w:rPr>
        <w:t>2.3</w:t>
      </w:r>
      <w:r w:rsidR="00745058" w:rsidRPr="0048558F">
        <w:rPr>
          <w:color w:val="0000FF"/>
        </w:rPr>
        <w:t>0</w:t>
      </w:r>
      <w:r w:rsidR="008F4E67" w:rsidRPr="0048558F">
        <w:rPr>
          <w:color w:val="0000FF"/>
        </w:rPr>
        <w:t xml:space="preserve"> UTC</w:t>
      </w:r>
    </w:p>
    <w:p w14:paraId="74C4DA3C" w14:textId="5A0F121E" w:rsidR="004A698B" w:rsidRDefault="00BE050C" w:rsidP="006C270F">
      <w:r>
        <w:t xml:space="preserve">~ </w:t>
      </w:r>
      <w:r w:rsidR="00323C99">
        <w:t>2</w:t>
      </w:r>
      <w:r w:rsidR="003E0901">
        <w:t>60</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2520F780" w14:textId="77777777" w:rsidR="00FE79C4" w:rsidRDefault="00FE79C4" w:rsidP="008473C1">
      <w:pPr>
        <w:pStyle w:val="FP"/>
        <w:rPr>
          <w:iCs/>
          <w:color w:val="0000FF"/>
        </w:rPr>
      </w:pPr>
      <w:r>
        <w:rPr>
          <w:iCs/>
          <w:color w:val="0000FF"/>
        </w:rPr>
        <w:t>Apple</w:t>
      </w:r>
    </w:p>
    <w:p w14:paraId="78726897" w14:textId="77777777" w:rsidR="00FE79C4" w:rsidRDefault="00FE79C4" w:rsidP="008473C1">
      <w:pPr>
        <w:pStyle w:val="FP"/>
        <w:rPr>
          <w:iCs/>
          <w:color w:val="0000FF"/>
        </w:rPr>
      </w:pPr>
      <w:r>
        <w:rPr>
          <w:iCs/>
          <w:color w:val="0000FF"/>
        </w:rPr>
        <w:t>AT&amp;T</w:t>
      </w:r>
    </w:p>
    <w:p w14:paraId="62232EF4" w14:textId="77777777" w:rsidR="00FE79C4" w:rsidRDefault="00FE79C4" w:rsidP="008473C1">
      <w:pPr>
        <w:pStyle w:val="FP"/>
        <w:rPr>
          <w:iCs/>
          <w:color w:val="0000FF"/>
        </w:rPr>
      </w:pPr>
      <w:r>
        <w:rPr>
          <w:iCs/>
          <w:color w:val="0000FF"/>
        </w:rPr>
        <w:t>Broadcom</w:t>
      </w:r>
    </w:p>
    <w:p w14:paraId="2B46F624" w14:textId="77777777" w:rsidR="00FE79C4" w:rsidRDefault="00FE79C4" w:rsidP="008473C1">
      <w:pPr>
        <w:pStyle w:val="FP"/>
        <w:rPr>
          <w:iCs/>
          <w:color w:val="0000FF"/>
        </w:rPr>
      </w:pPr>
      <w:r>
        <w:rPr>
          <w:iCs/>
          <w:color w:val="0000FF"/>
        </w:rPr>
        <w:t>CableLabs</w:t>
      </w:r>
    </w:p>
    <w:p w14:paraId="0B7F95E5" w14:textId="77777777" w:rsidR="00FE79C4" w:rsidRDefault="00FE79C4" w:rsidP="008473C1">
      <w:pPr>
        <w:pStyle w:val="FP"/>
        <w:rPr>
          <w:iCs/>
          <w:color w:val="0000FF"/>
        </w:rPr>
      </w:pPr>
      <w:r>
        <w:rPr>
          <w:iCs/>
          <w:color w:val="0000FF"/>
        </w:rPr>
        <w:t>CATT</w:t>
      </w:r>
    </w:p>
    <w:p w14:paraId="5A9250B0" w14:textId="77777777" w:rsidR="00FE79C4" w:rsidRDefault="00FE79C4" w:rsidP="008473C1">
      <w:pPr>
        <w:pStyle w:val="FP"/>
        <w:rPr>
          <w:iCs/>
          <w:color w:val="0000FF"/>
        </w:rPr>
      </w:pPr>
      <w:r>
        <w:rPr>
          <w:iCs/>
          <w:color w:val="0000FF"/>
        </w:rPr>
        <w:t>Charter</w:t>
      </w:r>
    </w:p>
    <w:p w14:paraId="1C866C54" w14:textId="77777777" w:rsidR="00FE79C4" w:rsidRDefault="00FE79C4" w:rsidP="008473C1">
      <w:pPr>
        <w:pStyle w:val="FP"/>
        <w:rPr>
          <w:iCs/>
          <w:color w:val="0000FF"/>
        </w:rPr>
      </w:pPr>
      <w:r>
        <w:rPr>
          <w:iCs/>
          <w:color w:val="0000FF"/>
        </w:rPr>
        <w:t>China Mobile</w:t>
      </w:r>
    </w:p>
    <w:p w14:paraId="6FFCFF36" w14:textId="77777777" w:rsidR="00FE79C4" w:rsidRDefault="00FE79C4" w:rsidP="008473C1">
      <w:pPr>
        <w:pStyle w:val="FP"/>
        <w:rPr>
          <w:iCs/>
          <w:color w:val="0000FF"/>
        </w:rPr>
      </w:pPr>
      <w:r>
        <w:rPr>
          <w:iCs/>
          <w:color w:val="0000FF"/>
        </w:rPr>
        <w:t>China Telecom</w:t>
      </w:r>
    </w:p>
    <w:p w14:paraId="0A495A7D" w14:textId="77777777" w:rsidR="00FE79C4" w:rsidRDefault="00FE79C4" w:rsidP="008473C1">
      <w:pPr>
        <w:pStyle w:val="FP"/>
        <w:rPr>
          <w:iCs/>
          <w:color w:val="0000FF"/>
        </w:rPr>
      </w:pPr>
      <w:r>
        <w:rPr>
          <w:iCs/>
          <w:color w:val="0000FF"/>
        </w:rPr>
        <w:t>China Unicom</w:t>
      </w:r>
    </w:p>
    <w:p w14:paraId="00481E08" w14:textId="77777777" w:rsidR="00FE79C4" w:rsidRDefault="00FE79C4" w:rsidP="008473C1">
      <w:pPr>
        <w:pStyle w:val="FP"/>
        <w:rPr>
          <w:iCs/>
          <w:color w:val="0000FF"/>
        </w:rPr>
      </w:pPr>
      <w:r>
        <w:rPr>
          <w:iCs/>
          <w:color w:val="0000FF"/>
        </w:rPr>
        <w:t>CMCC</w:t>
      </w:r>
    </w:p>
    <w:p w14:paraId="556E1BAA" w14:textId="77777777" w:rsidR="00FE79C4" w:rsidRDefault="00FE79C4" w:rsidP="008473C1">
      <w:pPr>
        <w:pStyle w:val="FP"/>
        <w:rPr>
          <w:iCs/>
          <w:color w:val="0000FF"/>
        </w:rPr>
      </w:pPr>
      <w:r>
        <w:rPr>
          <w:iCs/>
          <w:color w:val="0000FF"/>
        </w:rPr>
        <w:t>Deutsche Telekom</w:t>
      </w:r>
    </w:p>
    <w:p w14:paraId="2E421109" w14:textId="77777777" w:rsidR="00FE79C4" w:rsidRDefault="00FE79C4" w:rsidP="008473C1">
      <w:pPr>
        <w:pStyle w:val="FP"/>
        <w:rPr>
          <w:iCs/>
          <w:color w:val="0000FF"/>
        </w:rPr>
      </w:pPr>
      <w:r>
        <w:rPr>
          <w:iCs/>
          <w:color w:val="0000FF"/>
        </w:rPr>
        <w:t>Ericsson</w:t>
      </w:r>
    </w:p>
    <w:p w14:paraId="4FD0BF85" w14:textId="77777777" w:rsidR="00FE79C4" w:rsidRDefault="00FE79C4" w:rsidP="008473C1">
      <w:pPr>
        <w:pStyle w:val="FP"/>
        <w:rPr>
          <w:iCs/>
          <w:color w:val="0000FF"/>
        </w:rPr>
      </w:pPr>
      <w:r>
        <w:rPr>
          <w:iCs/>
          <w:color w:val="0000FF"/>
        </w:rPr>
        <w:t>ETRI</w:t>
      </w:r>
    </w:p>
    <w:p w14:paraId="1C71F0C2" w14:textId="77777777" w:rsidR="00FE79C4" w:rsidRDefault="00FE79C4" w:rsidP="008473C1">
      <w:pPr>
        <w:pStyle w:val="FP"/>
        <w:rPr>
          <w:iCs/>
          <w:color w:val="0000FF"/>
        </w:rPr>
      </w:pPr>
      <w:r>
        <w:rPr>
          <w:iCs/>
          <w:color w:val="0000FF"/>
        </w:rPr>
        <w:t>Fujitsu</w:t>
      </w:r>
    </w:p>
    <w:p w14:paraId="31D990F3" w14:textId="77777777" w:rsidR="00FE79C4" w:rsidRDefault="00FE79C4" w:rsidP="008473C1">
      <w:pPr>
        <w:pStyle w:val="FP"/>
        <w:rPr>
          <w:iCs/>
          <w:color w:val="0000FF"/>
        </w:rPr>
      </w:pPr>
      <w:r>
        <w:rPr>
          <w:iCs/>
          <w:color w:val="0000FF"/>
        </w:rPr>
        <w:t>Futurewei</w:t>
      </w:r>
    </w:p>
    <w:p w14:paraId="7DAA2628" w14:textId="77777777" w:rsidR="00FE79C4" w:rsidRDefault="00FE79C4" w:rsidP="008473C1">
      <w:pPr>
        <w:pStyle w:val="FP"/>
        <w:rPr>
          <w:iCs/>
          <w:color w:val="0000FF"/>
        </w:rPr>
      </w:pPr>
      <w:r>
        <w:rPr>
          <w:iCs/>
          <w:color w:val="0000FF"/>
        </w:rPr>
        <w:t>Google</w:t>
      </w:r>
    </w:p>
    <w:p w14:paraId="63190B9C" w14:textId="77777777" w:rsidR="00FE79C4" w:rsidRDefault="00FE79C4" w:rsidP="008473C1">
      <w:pPr>
        <w:pStyle w:val="FP"/>
        <w:rPr>
          <w:iCs/>
          <w:color w:val="0000FF"/>
        </w:rPr>
      </w:pPr>
      <w:r>
        <w:rPr>
          <w:iCs/>
          <w:color w:val="0000FF"/>
        </w:rPr>
        <w:t>Huawei</w:t>
      </w:r>
    </w:p>
    <w:p w14:paraId="5DBE8DEF" w14:textId="77777777" w:rsidR="00FE79C4" w:rsidRDefault="00FE79C4" w:rsidP="008473C1">
      <w:pPr>
        <w:pStyle w:val="FP"/>
        <w:rPr>
          <w:iCs/>
          <w:color w:val="0000FF"/>
        </w:rPr>
      </w:pPr>
      <w:r>
        <w:rPr>
          <w:iCs/>
          <w:color w:val="0000FF"/>
        </w:rPr>
        <w:t>Intel</w:t>
      </w:r>
    </w:p>
    <w:p w14:paraId="33E1FE9C" w14:textId="77777777" w:rsidR="00FE79C4" w:rsidRDefault="00FE79C4" w:rsidP="008473C1">
      <w:pPr>
        <w:pStyle w:val="FP"/>
        <w:rPr>
          <w:iCs/>
          <w:color w:val="0000FF"/>
        </w:rPr>
      </w:pPr>
      <w:r>
        <w:rPr>
          <w:iCs/>
          <w:color w:val="0000FF"/>
        </w:rPr>
        <w:t>Interdigital</w:t>
      </w:r>
    </w:p>
    <w:p w14:paraId="6A7525F5" w14:textId="77777777" w:rsidR="00FE79C4" w:rsidRDefault="00FE79C4" w:rsidP="008473C1">
      <w:pPr>
        <w:pStyle w:val="FP"/>
        <w:rPr>
          <w:iCs/>
          <w:color w:val="0000FF"/>
        </w:rPr>
      </w:pPr>
      <w:r>
        <w:rPr>
          <w:iCs/>
          <w:color w:val="0000FF"/>
        </w:rPr>
        <w:t>KDDI</w:t>
      </w:r>
    </w:p>
    <w:p w14:paraId="056F066B" w14:textId="77777777" w:rsidR="00FE79C4" w:rsidRDefault="00FE79C4" w:rsidP="008473C1">
      <w:pPr>
        <w:pStyle w:val="FP"/>
        <w:rPr>
          <w:iCs/>
          <w:color w:val="0000FF"/>
        </w:rPr>
      </w:pPr>
      <w:r>
        <w:rPr>
          <w:iCs/>
          <w:color w:val="0000FF"/>
        </w:rPr>
        <w:t>Lenovo</w:t>
      </w:r>
    </w:p>
    <w:p w14:paraId="705C4F5C" w14:textId="77777777" w:rsidR="00FE79C4" w:rsidRDefault="00FE79C4" w:rsidP="008473C1">
      <w:pPr>
        <w:pStyle w:val="FP"/>
        <w:rPr>
          <w:iCs/>
          <w:color w:val="0000FF"/>
        </w:rPr>
      </w:pPr>
      <w:r>
        <w:rPr>
          <w:iCs/>
          <w:color w:val="0000FF"/>
        </w:rPr>
        <w:t>LGE</w:t>
      </w:r>
    </w:p>
    <w:p w14:paraId="3CB3E12F" w14:textId="77777777" w:rsidR="00FE79C4" w:rsidRDefault="00FE79C4" w:rsidP="008473C1">
      <w:pPr>
        <w:pStyle w:val="FP"/>
        <w:rPr>
          <w:iCs/>
          <w:color w:val="0000FF"/>
        </w:rPr>
      </w:pPr>
      <w:r>
        <w:rPr>
          <w:iCs/>
          <w:color w:val="0000FF"/>
        </w:rPr>
        <w:t>MediaTek</w:t>
      </w:r>
    </w:p>
    <w:p w14:paraId="3A0D8604" w14:textId="77777777" w:rsidR="00FE79C4" w:rsidRDefault="00FE79C4" w:rsidP="008473C1">
      <w:pPr>
        <w:pStyle w:val="FP"/>
        <w:rPr>
          <w:iCs/>
          <w:color w:val="0000FF"/>
        </w:rPr>
      </w:pPr>
      <w:r>
        <w:rPr>
          <w:iCs/>
          <w:color w:val="0000FF"/>
        </w:rPr>
        <w:t>NEC</w:t>
      </w:r>
    </w:p>
    <w:p w14:paraId="7A0BDB3B" w14:textId="77777777" w:rsidR="00FE79C4" w:rsidRDefault="00FE79C4" w:rsidP="008473C1">
      <w:pPr>
        <w:pStyle w:val="FP"/>
        <w:rPr>
          <w:iCs/>
          <w:color w:val="0000FF"/>
        </w:rPr>
      </w:pPr>
      <w:r>
        <w:rPr>
          <w:iCs/>
          <w:color w:val="0000FF"/>
        </w:rPr>
        <w:t>NICT</w:t>
      </w:r>
    </w:p>
    <w:p w14:paraId="29BCE460" w14:textId="77777777" w:rsidR="00FE79C4" w:rsidRDefault="00FE79C4" w:rsidP="008473C1">
      <w:pPr>
        <w:pStyle w:val="FP"/>
        <w:rPr>
          <w:iCs/>
          <w:color w:val="0000FF"/>
        </w:rPr>
      </w:pPr>
      <w:r>
        <w:rPr>
          <w:iCs/>
          <w:color w:val="0000FF"/>
        </w:rPr>
        <w:t>Nokia</w:t>
      </w:r>
    </w:p>
    <w:p w14:paraId="4FBB6626" w14:textId="77777777" w:rsidR="00FE79C4" w:rsidRDefault="00FE79C4" w:rsidP="008473C1">
      <w:pPr>
        <w:pStyle w:val="FP"/>
        <w:rPr>
          <w:iCs/>
          <w:color w:val="0000FF"/>
        </w:rPr>
      </w:pPr>
      <w:r>
        <w:rPr>
          <w:iCs/>
          <w:color w:val="0000FF"/>
        </w:rPr>
        <w:t>NTT DOCOMO</w:t>
      </w:r>
    </w:p>
    <w:p w14:paraId="42D7DF60" w14:textId="77777777" w:rsidR="00FE79C4" w:rsidRDefault="00FE79C4" w:rsidP="008473C1">
      <w:pPr>
        <w:pStyle w:val="FP"/>
        <w:rPr>
          <w:iCs/>
          <w:color w:val="0000FF"/>
        </w:rPr>
      </w:pPr>
      <w:r>
        <w:rPr>
          <w:iCs/>
          <w:color w:val="0000FF"/>
        </w:rPr>
        <w:t>OPPO</w:t>
      </w:r>
    </w:p>
    <w:p w14:paraId="3D46A7EF" w14:textId="77777777" w:rsidR="00FE79C4" w:rsidRDefault="00FE79C4" w:rsidP="008473C1">
      <w:pPr>
        <w:pStyle w:val="FP"/>
        <w:rPr>
          <w:iCs/>
          <w:color w:val="0000FF"/>
        </w:rPr>
      </w:pPr>
      <w:r>
        <w:rPr>
          <w:iCs/>
          <w:color w:val="0000FF"/>
        </w:rPr>
        <w:t>Orange</w:t>
      </w:r>
    </w:p>
    <w:p w14:paraId="14136996" w14:textId="77777777" w:rsidR="00FE79C4" w:rsidRDefault="00FE79C4" w:rsidP="008473C1">
      <w:pPr>
        <w:pStyle w:val="FP"/>
        <w:rPr>
          <w:iCs/>
          <w:color w:val="0000FF"/>
        </w:rPr>
      </w:pPr>
      <w:r>
        <w:rPr>
          <w:iCs/>
          <w:color w:val="0000FF"/>
        </w:rPr>
        <w:t>Qualcomm</w:t>
      </w:r>
    </w:p>
    <w:p w14:paraId="22019C62" w14:textId="77777777" w:rsidR="00FE79C4" w:rsidRDefault="00FE79C4" w:rsidP="008473C1">
      <w:pPr>
        <w:pStyle w:val="FP"/>
        <w:rPr>
          <w:iCs/>
          <w:color w:val="0000FF"/>
        </w:rPr>
      </w:pPr>
      <w:r>
        <w:rPr>
          <w:iCs/>
          <w:color w:val="0000FF"/>
        </w:rPr>
        <w:t>Samsung</w:t>
      </w:r>
    </w:p>
    <w:p w14:paraId="4FAADB54" w14:textId="77777777" w:rsidR="00FE79C4" w:rsidRDefault="00FE79C4" w:rsidP="008473C1">
      <w:pPr>
        <w:pStyle w:val="FP"/>
        <w:rPr>
          <w:iCs/>
          <w:color w:val="0000FF"/>
        </w:rPr>
      </w:pPr>
      <w:r>
        <w:rPr>
          <w:iCs/>
          <w:color w:val="0000FF"/>
        </w:rPr>
        <w:t>Sony</w:t>
      </w:r>
    </w:p>
    <w:p w14:paraId="514886A9" w14:textId="77777777" w:rsidR="00FE79C4" w:rsidRDefault="00FE79C4" w:rsidP="008473C1">
      <w:pPr>
        <w:pStyle w:val="FP"/>
        <w:rPr>
          <w:iCs/>
          <w:color w:val="0000FF"/>
        </w:rPr>
      </w:pPr>
      <w:r>
        <w:rPr>
          <w:iCs/>
          <w:color w:val="0000FF"/>
        </w:rPr>
        <w:t>TMUS</w:t>
      </w:r>
    </w:p>
    <w:p w14:paraId="7867AB24" w14:textId="77777777" w:rsidR="00FE79C4" w:rsidRDefault="00FE79C4" w:rsidP="008473C1">
      <w:pPr>
        <w:pStyle w:val="FP"/>
        <w:rPr>
          <w:iCs/>
          <w:color w:val="0000FF"/>
        </w:rPr>
      </w:pPr>
      <w:r>
        <w:rPr>
          <w:iCs/>
          <w:color w:val="0000FF"/>
        </w:rPr>
        <w:t>Verizon</w:t>
      </w:r>
    </w:p>
    <w:p w14:paraId="509FAFFA" w14:textId="77777777" w:rsidR="00FE79C4" w:rsidRDefault="00FE79C4" w:rsidP="008473C1">
      <w:pPr>
        <w:pStyle w:val="FP"/>
        <w:rPr>
          <w:iCs/>
          <w:color w:val="0000FF"/>
        </w:rPr>
      </w:pPr>
      <w:r>
        <w:rPr>
          <w:iCs/>
          <w:color w:val="0000FF"/>
        </w:rPr>
        <w:t>vivo</w:t>
      </w:r>
    </w:p>
    <w:p w14:paraId="35C9C89D" w14:textId="77777777" w:rsidR="00FE79C4" w:rsidRDefault="00FE79C4" w:rsidP="008473C1">
      <w:pPr>
        <w:pStyle w:val="FP"/>
        <w:rPr>
          <w:iCs/>
          <w:color w:val="0000FF"/>
        </w:rPr>
      </w:pPr>
      <w:r>
        <w:rPr>
          <w:iCs/>
          <w:color w:val="0000FF"/>
        </w:rPr>
        <w:t>Vodafone</w:t>
      </w:r>
    </w:p>
    <w:p w14:paraId="4654523C" w14:textId="77777777" w:rsidR="00FE79C4" w:rsidRDefault="00FE79C4" w:rsidP="008473C1">
      <w:pPr>
        <w:pStyle w:val="FP"/>
        <w:rPr>
          <w:iCs/>
          <w:color w:val="0000FF"/>
        </w:rPr>
      </w:pPr>
      <w:r>
        <w:rPr>
          <w:iCs/>
          <w:color w:val="0000FF"/>
        </w:rPr>
        <w:t>Xiaomi</w:t>
      </w:r>
    </w:p>
    <w:p w14:paraId="20D56EF6" w14:textId="0A50C4C5" w:rsidR="00CA4711" w:rsidRPr="00CA4711" w:rsidRDefault="00FE79C4" w:rsidP="008473C1">
      <w:pPr>
        <w:pStyle w:val="FP"/>
        <w:rPr>
          <w:iCs/>
          <w:color w:val="0000FF"/>
        </w:rPr>
      </w:pPr>
      <w:r>
        <w:rPr>
          <w:iCs/>
          <w:color w:val="0000FF"/>
        </w:rPr>
        <w:t>ZTE</w:t>
      </w:r>
    </w:p>
    <w:p w14:paraId="08BD8FF4" w14:textId="01A72DC0" w:rsidR="007E1A46" w:rsidRPr="00EE5FFA" w:rsidRDefault="007E1A46" w:rsidP="00CD73EC">
      <w:pPr>
        <w:pStyle w:val="FP"/>
        <w:rPr>
          <w:i/>
        </w:rPr>
      </w:pPr>
    </w:p>
    <w:p w14:paraId="36FA659A" w14:textId="5FD7C356" w:rsidR="00CD73EC" w:rsidRDefault="00745058" w:rsidP="00745058">
      <w:r w:rsidRPr="00F54A05">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26DEAF11" w14:textId="71253516" w:rsidR="003843AC" w:rsidRDefault="0064465A" w:rsidP="00CA4BD5">
      <w:pPr>
        <w:rPr>
          <w:lang w:eastAsia="en-US"/>
        </w:rPr>
      </w:pPr>
      <w:r w:rsidRPr="00F54A05">
        <w:rPr>
          <w:lang w:eastAsia="en-US"/>
        </w:rPr>
        <w:t>The SA</w:t>
      </w:r>
      <w:r w:rsidR="00DD3ABC" w:rsidRPr="00F54A05">
        <w:rPr>
          <w:lang w:eastAsia="en-US"/>
        </w:rPr>
        <w:t> </w:t>
      </w:r>
      <w:r w:rsidRPr="00F54A05">
        <w:rPr>
          <w:lang w:eastAsia="en-US"/>
        </w:rPr>
        <w:t>WG2 Chair opened the CC</w:t>
      </w:r>
      <w:r w:rsidR="00BA4B2E" w:rsidRPr="00F54A05">
        <w:rPr>
          <w:lang w:eastAsia="en-US"/>
        </w:rPr>
        <w:t xml:space="preserve"> and welcomed delegates</w:t>
      </w:r>
      <w:r w:rsidR="00F500F9" w:rsidRPr="00F54A05">
        <w:rPr>
          <w:lang w:eastAsia="en-US"/>
        </w:rPr>
        <w:t>.</w:t>
      </w:r>
    </w:p>
    <w:p w14:paraId="0AC11CCF" w14:textId="0FC5C3E9" w:rsidR="00780C5D" w:rsidRDefault="00EF4810" w:rsidP="00CA4BD5">
      <w:r>
        <w:t xml:space="preserve">The CC will handle documents marked as 'For CC#5' in the combined Chair Notes: </w:t>
      </w:r>
      <w:hyperlink r:id="rId8" w:history="1">
        <w:r w:rsidRPr="00482EA2">
          <w:rPr>
            <w:rStyle w:val="Hyperlink"/>
          </w:rPr>
          <w:t>https://www.3gpp.org/ftp/tsg_sa/WG2_Arch/TSGS2_152E_Electronic_2022-08/INBOX/Chair_Notes/Combined_ChairNotes_AI%23_9.X_10.X-08-25-1600.doc</w:t>
        </w:r>
      </w:hyperlink>
    </w:p>
    <w:p w14:paraId="192E60B5" w14:textId="6F705C84" w:rsidR="00EF4810" w:rsidRDefault="00EF4810" w:rsidP="00CA4BD5">
      <w:r>
        <w:t>NOTE: Updated combined Chair's note for AI#9.X, 10.X may be provided before the start of CC#5</w:t>
      </w:r>
    </w:p>
    <w:p w14:paraId="449A1609" w14:textId="77777777" w:rsidR="00EF4810" w:rsidRDefault="00EF4810" w:rsidP="00CA4BD5"/>
    <w:p w14:paraId="753D427C" w14:textId="290304A9" w:rsidR="00724D6A" w:rsidRDefault="00724D6A" w:rsidP="00676894"/>
    <w:p w14:paraId="4357F8C3" w14:textId="4B77533B" w:rsidR="00EF4810" w:rsidRDefault="00EF4810" w:rsidP="0094649A">
      <w:pPr>
        <w:pStyle w:val="Heading1"/>
      </w:pPr>
      <w:r>
        <w:lastRenderedPageBreak/>
        <w:t>1.</w:t>
      </w:r>
      <w:r>
        <w:tab/>
        <w:t>Agenda 10.4: Confirm TEI18 proposals marked for approval in the latest combined chair note</w:t>
      </w:r>
    </w:p>
    <w:p w14:paraId="3BC0D93F" w14:textId="190C3A2C" w:rsidR="0081531E" w:rsidRPr="008E6217" w:rsidRDefault="0081531E" w:rsidP="0081531E">
      <w:pPr>
        <w:rPr>
          <w:b/>
          <w:bCs/>
          <w:lang w:eastAsia="en-US"/>
        </w:rPr>
      </w:pPr>
      <w:r w:rsidRPr="008E6217">
        <w:rPr>
          <w:b/>
          <w:bCs/>
          <w:lang w:eastAsia="en-US"/>
        </w:rPr>
        <w:t>It was clarified that the updated versions can updated supporting companies and editorial issues</w:t>
      </w:r>
      <w:r w:rsidR="008E6217">
        <w:rPr>
          <w:b/>
          <w:bCs/>
          <w:lang w:eastAsia="en-US"/>
        </w:rPr>
        <w:t>, correcting the TUs, etc.,</w:t>
      </w:r>
      <w:r w:rsidRPr="008E6217">
        <w:rPr>
          <w:b/>
          <w:bCs/>
          <w:lang w:eastAsia="en-US"/>
        </w:rPr>
        <w:t xml:space="preserve"> but should not make changes to the technically agreed content.</w:t>
      </w:r>
    </w:p>
    <w:p w14:paraId="104A2CB6" w14:textId="6A0BFBDA" w:rsidR="00EF4810" w:rsidRDefault="0081531E" w:rsidP="008E6217">
      <w:pPr>
        <w:keepNext/>
        <w:pBdr>
          <w:top w:val="outset" w:sz="6" w:space="1" w:color="000000"/>
        </w:pBdr>
        <w:rPr>
          <w:lang w:eastAsia="en-US"/>
        </w:rPr>
      </w:pPr>
      <w:r w:rsidRPr="008E6217">
        <w:rPr>
          <w:color w:val="0000FF"/>
          <w:lang w:eastAsia="en-US"/>
        </w:rPr>
        <w:t>S2-2207832</w:t>
      </w:r>
      <w:r w:rsidR="004F65F1">
        <w:rPr>
          <w:lang w:eastAsia="en-US"/>
        </w:rPr>
        <w:t xml:space="preserve"> (WID NEW) WID: TEI18_SLAMUP Spending Limits for AM and UE Policies in the 5GC (Oracle Corporation, Verizon UK Ltd, OPPO)</w:t>
      </w:r>
    </w:p>
    <w:p w14:paraId="42BC56A6" w14:textId="77777777" w:rsidR="0081531E" w:rsidRPr="00DA12F6" w:rsidRDefault="0081531E" w:rsidP="00F0012A">
      <w:pPr>
        <w:keepNext/>
        <w:rPr>
          <w:rFonts w:cs="Arial"/>
          <w:b/>
        </w:rPr>
      </w:pPr>
      <w:r w:rsidRPr="00DA12F6">
        <w:rPr>
          <w:rFonts w:cs="Arial"/>
          <w:b/>
        </w:rPr>
        <w:t>Discussion and conclusion:</w:t>
      </w:r>
    </w:p>
    <w:p w14:paraId="556E1B2C" w14:textId="7C910876" w:rsidR="0081531E" w:rsidRDefault="0081531E" w:rsidP="00EF4810">
      <w:pPr>
        <w:rPr>
          <w:lang w:eastAsia="en-US"/>
        </w:rPr>
      </w:pPr>
      <w:r>
        <w:rPr>
          <w:lang w:eastAsia="en-US"/>
        </w:rPr>
        <w:t xml:space="preserve">Confirmed </w:t>
      </w:r>
      <w:r w:rsidRPr="004F65F1">
        <w:rPr>
          <w:color w:val="FF0000"/>
          <w:lang w:eastAsia="en-US"/>
        </w:rPr>
        <w:t>Approved</w:t>
      </w:r>
      <w:r>
        <w:rPr>
          <w:lang w:eastAsia="en-US"/>
        </w:rPr>
        <w:t>.</w:t>
      </w:r>
    </w:p>
    <w:p w14:paraId="62FE865C" w14:textId="77777777" w:rsidR="008E6217" w:rsidRDefault="008E6217" w:rsidP="00EF4810">
      <w:pPr>
        <w:rPr>
          <w:lang w:eastAsia="en-US"/>
        </w:rPr>
      </w:pPr>
    </w:p>
    <w:p w14:paraId="4FC9D7D0" w14:textId="4D37FA0B" w:rsidR="0081531E" w:rsidRDefault="0081531E" w:rsidP="008E6217">
      <w:pPr>
        <w:keepNext/>
        <w:pBdr>
          <w:top w:val="outset" w:sz="6" w:space="1" w:color="000000"/>
        </w:pBdr>
        <w:rPr>
          <w:lang w:eastAsia="en-US"/>
        </w:rPr>
      </w:pPr>
      <w:r w:rsidRPr="008E6217">
        <w:rPr>
          <w:color w:val="0000FF"/>
          <w:lang w:eastAsia="en-US"/>
        </w:rPr>
        <w:t>S2-2207831</w:t>
      </w:r>
      <w:r w:rsidR="004F65F1">
        <w:rPr>
          <w:lang w:eastAsia="en-US"/>
        </w:rPr>
        <w:t xml:space="preserve"> </w:t>
      </w:r>
      <w:r w:rsidR="004F65F1">
        <w:rPr>
          <w:lang w:eastAsia="en-US"/>
        </w:rPr>
        <w:t>(WID NEW)</w:t>
      </w:r>
      <w:r w:rsidR="004F65F1">
        <w:rPr>
          <w:lang w:eastAsia="en-US"/>
        </w:rPr>
        <w:t xml:space="preserve"> New WID: MBS support for V2X services (TEI18_MBS4V2X) (LG Electronics)</w:t>
      </w:r>
    </w:p>
    <w:p w14:paraId="0D69335D" w14:textId="77777777" w:rsidR="0081531E" w:rsidRPr="00DA12F6" w:rsidRDefault="0081531E" w:rsidP="0081531E">
      <w:pPr>
        <w:keepNext/>
        <w:rPr>
          <w:rFonts w:cs="Arial"/>
          <w:b/>
        </w:rPr>
      </w:pPr>
      <w:r w:rsidRPr="00DA12F6">
        <w:rPr>
          <w:rFonts w:cs="Arial"/>
          <w:b/>
        </w:rPr>
        <w:t>Discussion and conclusion:</w:t>
      </w:r>
    </w:p>
    <w:p w14:paraId="17E42060" w14:textId="59755C0D" w:rsidR="0081531E" w:rsidRDefault="008E6217" w:rsidP="0081531E">
      <w:pPr>
        <w:rPr>
          <w:lang w:eastAsia="en-US"/>
        </w:rPr>
      </w:pPr>
      <w:r>
        <w:rPr>
          <w:lang w:eastAsia="en-US"/>
        </w:rPr>
        <w:t xml:space="preserve">Revision of </w:t>
      </w:r>
      <w:r w:rsidRPr="008E6217">
        <w:rPr>
          <w:color w:val="0000FF"/>
          <w:lang w:eastAsia="en-US"/>
        </w:rPr>
        <w:t>S2-2205</w:t>
      </w:r>
      <w:r>
        <w:rPr>
          <w:color w:val="0000FF"/>
          <w:lang w:eastAsia="en-US"/>
        </w:rPr>
        <w:t>690</w:t>
      </w:r>
      <w:r w:rsidRPr="008E6217">
        <w:rPr>
          <w:color w:val="0000FF"/>
          <w:lang w:eastAsia="en-US"/>
        </w:rPr>
        <w:t>r02</w:t>
      </w:r>
      <w:r>
        <w:rPr>
          <w:lang w:eastAsia="en-US"/>
        </w:rPr>
        <w:t xml:space="preserve">. </w:t>
      </w:r>
      <w:r w:rsidR="0081531E">
        <w:rPr>
          <w:lang w:eastAsia="en-US"/>
        </w:rPr>
        <w:t xml:space="preserve">Confirmed </w:t>
      </w:r>
      <w:r w:rsidR="0081531E" w:rsidRPr="004F65F1">
        <w:rPr>
          <w:color w:val="FF0000"/>
          <w:lang w:eastAsia="en-US"/>
        </w:rPr>
        <w:t>Approved</w:t>
      </w:r>
      <w:r w:rsidR="0081531E">
        <w:rPr>
          <w:lang w:eastAsia="en-US"/>
        </w:rPr>
        <w:t>.</w:t>
      </w:r>
    </w:p>
    <w:p w14:paraId="06593665" w14:textId="77777777" w:rsidR="008E6217" w:rsidRDefault="008E6217" w:rsidP="0081531E">
      <w:pPr>
        <w:rPr>
          <w:lang w:eastAsia="en-US"/>
        </w:rPr>
      </w:pPr>
    </w:p>
    <w:p w14:paraId="0C05D73E" w14:textId="2A3BA813" w:rsidR="0081531E" w:rsidRDefault="0081531E" w:rsidP="008E6217">
      <w:pPr>
        <w:keepNext/>
        <w:pBdr>
          <w:top w:val="outset" w:sz="6" w:space="1" w:color="000000"/>
        </w:pBdr>
        <w:rPr>
          <w:lang w:eastAsia="en-US"/>
        </w:rPr>
      </w:pPr>
      <w:r w:rsidRPr="008E6217">
        <w:rPr>
          <w:color w:val="0000FF"/>
          <w:lang w:eastAsia="en-US"/>
        </w:rPr>
        <w:t>S2-2207833</w:t>
      </w:r>
      <w:r w:rsidR="009507C3">
        <w:rPr>
          <w:lang w:eastAsia="en-US"/>
        </w:rPr>
        <w:t xml:space="preserve"> </w:t>
      </w:r>
      <w:r w:rsidR="009507C3">
        <w:rPr>
          <w:lang w:eastAsia="en-US"/>
        </w:rPr>
        <w:t>(WID NEW)</w:t>
      </w:r>
      <w:r w:rsidR="009507C3">
        <w:rPr>
          <w:lang w:eastAsia="en-US"/>
        </w:rPr>
        <w:t xml:space="preserve"> Multiple location report for MT-LR Immediate Location Request for the regulatory service (Ericsson, T-Mobile USA)</w:t>
      </w:r>
    </w:p>
    <w:p w14:paraId="571F2E6D" w14:textId="77777777" w:rsidR="0081531E" w:rsidRPr="00DA12F6" w:rsidRDefault="0081531E" w:rsidP="0081531E">
      <w:pPr>
        <w:keepNext/>
        <w:rPr>
          <w:rFonts w:cs="Arial"/>
          <w:b/>
        </w:rPr>
      </w:pPr>
      <w:r w:rsidRPr="00DA12F6">
        <w:rPr>
          <w:rFonts w:cs="Arial"/>
          <w:b/>
        </w:rPr>
        <w:t>Discussion and conclusion:</w:t>
      </w:r>
    </w:p>
    <w:p w14:paraId="624501AF" w14:textId="278861BD" w:rsidR="0081531E" w:rsidRDefault="008E6217" w:rsidP="0081531E">
      <w:pPr>
        <w:rPr>
          <w:lang w:eastAsia="en-US"/>
        </w:rPr>
      </w:pPr>
      <w:r>
        <w:rPr>
          <w:lang w:eastAsia="en-US"/>
        </w:rPr>
        <w:t xml:space="preserve">Revision of </w:t>
      </w:r>
      <w:r w:rsidRPr="008E6217">
        <w:rPr>
          <w:color w:val="0000FF"/>
          <w:lang w:eastAsia="en-US"/>
        </w:rPr>
        <w:t>S2-2205814r02</w:t>
      </w:r>
      <w:r>
        <w:rPr>
          <w:lang w:eastAsia="en-US"/>
        </w:rPr>
        <w:t xml:space="preserve">. </w:t>
      </w:r>
      <w:r w:rsidR="0081531E">
        <w:rPr>
          <w:lang w:eastAsia="en-US"/>
        </w:rPr>
        <w:t xml:space="preserve">Confirmed </w:t>
      </w:r>
      <w:r w:rsidR="0081531E" w:rsidRPr="004F65F1">
        <w:rPr>
          <w:color w:val="FF0000"/>
          <w:lang w:eastAsia="en-US"/>
        </w:rPr>
        <w:t>Approved</w:t>
      </w:r>
      <w:r w:rsidR="0081531E">
        <w:rPr>
          <w:lang w:eastAsia="en-US"/>
        </w:rPr>
        <w:t>.</w:t>
      </w:r>
    </w:p>
    <w:p w14:paraId="361A471C" w14:textId="77777777" w:rsidR="008E6217" w:rsidRDefault="008E6217" w:rsidP="0081531E">
      <w:pPr>
        <w:rPr>
          <w:lang w:eastAsia="en-US"/>
        </w:rPr>
      </w:pPr>
    </w:p>
    <w:p w14:paraId="739AF199" w14:textId="4BB2B00A" w:rsidR="008E6217" w:rsidRDefault="009507C3" w:rsidP="008E6217">
      <w:pPr>
        <w:keepNext/>
        <w:pBdr>
          <w:top w:val="outset" w:sz="6" w:space="1" w:color="000000"/>
        </w:pBdr>
        <w:rPr>
          <w:lang w:eastAsia="en-US"/>
        </w:rPr>
      </w:pPr>
      <w:r w:rsidRPr="008E6217">
        <w:rPr>
          <w:color w:val="0000FF"/>
          <w:lang w:eastAsia="en-US"/>
        </w:rPr>
        <w:t>S2-220</w:t>
      </w:r>
      <w:r>
        <w:rPr>
          <w:color w:val="0000FF"/>
          <w:lang w:eastAsia="en-US"/>
        </w:rPr>
        <w:t>6100</w:t>
      </w:r>
      <w:r>
        <w:rPr>
          <w:lang w:eastAsia="en-US"/>
        </w:rPr>
        <w:t xml:space="preserve"> </w:t>
      </w:r>
      <w:r>
        <w:rPr>
          <w:lang w:eastAsia="en-US"/>
        </w:rPr>
        <w:t>(WID NEW)</w:t>
      </w:r>
      <w:r>
        <w:rPr>
          <w:lang w:eastAsia="en-US"/>
        </w:rPr>
        <w:t xml:space="preserve"> New TEI18 on the Support of Qos Monitoring also in the Non 3GPP access (N3IWF/TNGF) case (Nokia, Nokia Shanghai Bell, Broadcom)</w:t>
      </w:r>
    </w:p>
    <w:p w14:paraId="1A335FE3" w14:textId="77777777" w:rsidR="008E6217" w:rsidRPr="00DA12F6" w:rsidRDefault="008E6217" w:rsidP="008E6217">
      <w:pPr>
        <w:keepNext/>
        <w:rPr>
          <w:rFonts w:cs="Arial"/>
          <w:b/>
        </w:rPr>
      </w:pPr>
      <w:r w:rsidRPr="00DA12F6">
        <w:rPr>
          <w:rFonts w:cs="Arial"/>
          <w:b/>
        </w:rPr>
        <w:t>Discussion and conclusion:</w:t>
      </w:r>
    </w:p>
    <w:p w14:paraId="3FF2511F" w14:textId="60C082F1" w:rsidR="008E6217" w:rsidRDefault="008E6217" w:rsidP="008E6217">
      <w:pPr>
        <w:rPr>
          <w:lang w:eastAsia="en-US"/>
        </w:rPr>
      </w:pPr>
      <w:r>
        <w:rPr>
          <w:lang w:eastAsia="en-US"/>
        </w:rPr>
        <w:t xml:space="preserve">Additional supporting companies should be added. Intel commented that the draft CRs only deal with </w:t>
      </w:r>
      <w:r w:rsidR="004F12E0">
        <w:rPr>
          <w:lang w:eastAsia="en-US"/>
        </w:rPr>
        <w:t xml:space="preserve">trusted and </w:t>
      </w:r>
      <w:r>
        <w:rPr>
          <w:lang w:eastAsia="en-US"/>
        </w:rPr>
        <w:t>untrusted access</w:t>
      </w:r>
      <w:r w:rsidR="004F12E0">
        <w:rPr>
          <w:lang w:eastAsia="en-US"/>
        </w:rPr>
        <w:t xml:space="preserve"> and the TU budget should reflect the work needed. Nokia proposed that 0.25 TU could be added to the existing 0.5 if considered necessary</w:t>
      </w:r>
      <w:r>
        <w:rPr>
          <w:lang w:eastAsia="en-US"/>
        </w:rPr>
        <w:t>.</w:t>
      </w:r>
      <w:r w:rsidR="004F12E0">
        <w:rPr>
          <w:lang w:eastAsia="en-US"/>
        </w:rPr>
        <w:t xml:space="preserve"> The supporting companies should be confirmed given that this does not cover Wireline access.</w:t>
      </w:r>
      <w:r>
        <w:rPr>
          <w:lang w:eastAsia="en-US"/>
        </w:rPr>
        <w:t xml:space="preserve"> </w:t>
      </w:r>
      <w:r w:rsidR="007D6E71">
        <w:t xml:space="preserve">There were insufficient supporting companies for this and </w:t>
      </w:r>
      <w:r w:rsidR="007D6E71" w:rsidRPr="008E6217">
        <w:rPr>
          <w:color w:val="0000FF"/>
          <w:lang w:eastAsia="en-US"/>
        </w:rPr>
        <w:t>S2-220</w:t>
      </w:r>
      <w:r w:rsidR="007D6E71">
        <w:rPr>
          <w:color w:val="0000FF"/>
          <w:lang w:eastAsia="en-US"/>
        </w:rPr>
        <w:t>6100</w:t>
      </w:r>
      <w:r w:rsidR="007D6E71">
        <w:t xml:space="preserve"> was </w:t>
      </w:r>
      <w:r w:rsidR="007D6E71" w:rsidRPr="00C3284B">
        <w:rPr>
          <w:color w:val="0000FF"/>
        </w:rPr>
        <w:t>noted</w:t>
      </w:r>
      <w:r w:rsidR="007D6E71">
        <w:t xml:space="preserve"> and </w:t>
      </w:r>
      <w:r w:rsidR="007D6E71" w:rsidRPr="008E6217">
        <w:rPr>
          <w:color w:val="0000FF"/>
          <w:lang w:eastAsia="en-US"/>
        </w:rPr>
        <w:t>S2-220783</w:t>
      </w:r>
      <w:r w:rsidR="007D6E71">
        <w:rPr>
          <w:color w:val="0000FF"/>
          <w:lang w:eastAsia="en-US"/>
        </w:rPr>
        <w:t>4</w:t>
      </w:r>
      <w:r w:rsidR="007D6E71">
        <w:t xml:space="preserve"> was </w:t>
      </w:r>
      <w:r w:rsidR="007D6E71" w:rsidRPr="007D6E71">
        <w:rPr>
          <w:color w:val="FF0000"/>
        </w:rPr>
        <w:t>withdrawn</w:t>
      </w:r>
      <w:r w:rsidR="007D6E71">
        <w:t>.</w:t>
      </w:r>
    </w:p>
    <w:p w14:paraId="4EB5068F" w14:textId="77777777" w:rsidR="008E6217" w:rsidRDefault="008E6217" w:rsidP="008E6217">
      <w:pPr>
        <w:rPr>
          <w:lang w:eastAsia="en-US"/>
        </w:rPr>
      </w:pPr>
    </w:p>
    <w:p w14:paraId="65F23317" w14:textId="2BDABCC2" w:rsidR="004F12E0" w:rsidRDefault="004F12E0" w:rsidP="004F12E0">
      <w:pPr>
        <w:keepNext/>
        <w:pBdr>
          <w:top w:val="outset" w:sz="6" w:space="1" w:color="000000"/>
        </w:pBdr>
        <w:rPr>
          <w:lang w:eastAsia="en-US"/>
        </w:rPr>
      </w:pPr>
      <w:r w:rsidRPr="008E6217">
        <w:rPr>
          <w:color w:val="0000FF"/>
          <w:lang w:eastAsia="en-US"/>
        </w:rPr>
        <w:t>S2-220</w:t>
      </w:r>
      <w:r>
        <w:rPr>
          <w:color w:val="0000FF"/>
          <w:lang w:eastAsia="en-US"/>
        </w:rPr>
        <w:t>7835</w:t>
      </w:r>
      <w:r w:rsidR="009507C3">
        <w:rPr>
          <w:lang w:eastAsia="en-US"/>
        </w:rPr>
        <w:t xml:space="preserve"> </w:t>
      </w:r>
      <w:r w:rsidR="009507C3">
        <w:rPr>
          <w:lang w:eastAsia="en-US"/>
        </w:rPr>
        <w:t>(WID NEW)</w:t>
      </w:r>
      <w:r w:rsidR="009507C3">
        <w:rPr>
          <w:lang w:eastAsia="en-US"/>
        </w:rPr>
        <w:t xml:space="preserve"> New WID on Dynamically Changing AM Policies in the 5GC Phase 2 (TEI18 _DCAMP_Ph2) (China Telecom, China Unicom, ZTE, vivo, CATT, Inspur, Huawei, Spreadtrum Communications, InterDigital)</w:t>
      </w:r>
    </w:p>
    <w:p w14:paraId="179EDE83" w14:textId="77777777" w:rsidR="004F12E0" w:rsidRPr="00DA12F6" w:rsidRDefault="004F12E0" w:rsidP="004F12E0">
      <w:pPr>
        <w:keepNext/>
        <w:rPr>
          <w:rFonts w:cs="Arial"/>
          <w:b/>
        </w:rPr>
      </w:pPr>
      <w:r w:rsidRPr="00DA12F6">
        <w:rPr>
          <w:rFonts w:cs="Arial"/>
          <w:b/>
        </w:rPr>
        <w:t>Discussion and conclusion:</w:t>
      </w:r>
    </w:p>
    <w:p w14:paraId="44CB034F" w14:textId="13312072" w:rsidR="004F12E0" w:rsidRDefault="004F12E0" w:rsidP="004F12E0">
      <w:pPr>
        <w:rPr>
          <w:lang w:eastAsia="en-US"/>
        </w:rPr>
      </w:pPr>
      <w:r>
        <w:rPr>
          <w:lang w:eastAsia="en-US"/>
        </w:rPr>
        <w:t xml:space="preserve">Revision of </w:t>
      </w:r>
      <w:r w:rsidRPr="008E6217">
        <w:rPr>
          <w:color w:val="0000FF"/>
          <w:lang w:eastAsia="en-US"/>
        </w:rPr>
        <w:t>S2-220</w:t>
      </w:r>
      <w:r>
        <w:rPr>
          <w:color w:val="0000FF"/>
          <w:lang w:eastAsia="en-US"/>
        </w:rPr>
        <w:t>6740</w:t>
      </w:r>
      <w:r w:rsidRPr="008E6217">
        <w:rPr>
          <w:color w:val="0000FF"/>
          <w:lang w:eastAsia="en-US"/>
        </w:rPr>
        <w:t>r0</w:t>
      </w:r>
      <w:r>
        <w:rPr>
          <w:color w:val="0000FF"/>
          <w:lang w:eastAsia="en-US"/>
        </w:rPr>
        <w:t>3</w:t>
      </w:r>
      <w:r>
        <w:rPr>
          <w:lang w:eastAsia="en-US"/>
        </w:rPr>
        <w:t xml:space="preserve">. Confirmed </w:t>
      </w:r>
      <w:r w:rsidRPr="004F65F1">
        <w:rPr>
          <w:color w:val="FF0000"/>
          <w:lang w:eastAsia="en-US"/>
        </w:rPr>
        <w:t>Approved</w:t>
      </w:r>
      <w:r>
        <w:rPr>
          <w:lang w:eastAsia="en-US"/>
        </w:rPr>
        <w:t>.</w:t>
      </w:r>
    </w:p>
    <w:p w14:paraId="3B4ABE9F" w14:textId="77777777" w:rsidR="004F12E0" w:rsidRDefault="004F12E0" w:rsidP="004F12E0">
      <w:pPr>
        <w:rPr>
          <w:lang w:eastAsia="en-US"/>
        </w:rPr>
      </w:pPr>
    </w:p>
    <w:p w14:paraId="145F36A6" w14:textId="4785CD13" w:rsidR="004F12E0" w:rsidRPr="00446A64" w:rsidRDefault="00446A64" w:rsidP="004F12E0">
      <w:pPr>
        <w:keepNext/>
        <w:pBdr>
          <w:top w:val="outset" w:sz="6" w:space="1" w:color="000000"/>
        </w:pBdr>
      </w:pPr>
      <w:r w:rsidRPr="008E6217">
        <w:rPr>
          <w:color w:val="0000FF"/>
          <w:lang w:eastAsia="en-US"/>
        </w:rPr>
        <w:t>S2-220</w:t>
      </w:r>
      <w:r>
        <w:rPr>
          <w:color w:val="0000FF"/>
          <w:lang w:eastAsia="en-US"/>
        </w:rPr>
        <w:t>6944</w:t>
      </w:r>
      <w:r>
        <w:t xml:space="preserve"> (WID NEW) New WID: TEI18_REFLQOS Improving Reflective QoS Control Indication (Apple)</w:t>
      </w:r>
    </w:p>
    <w:p w14:paraId="23C04D5B" w14:textId="77777777" w:rsidR="004F12E0" w:rsidRPr="00DA12F6" w:rsidRDefault="004F12E0" w:rsidP="004F12E0">
      <w:pPr>
        <w:keepNext/>
        <w:rPr>
          <w:rFonts w:cs="Arial"/>
          <w:b/>
        </w:rPr>
      </w:pPr>
      <w:r w:rsidRPr="00DA12F6">
        <w:rPr>
          <w:rFonts w:cs="Arial"/>
          <w:b/>
        </w:rPr>
        <w:t>Discussion and conclusion:</w:t>
      </w:r>
    </w:p>
    <w:p w14:paraId="236467BD" w14:textId="1D14EBEF" w:rsidR="004F12E0" w:rsidRDefault="004F12E0" w:rsidP="004F12E0">
      <w:pPr>
        <w:rPr>
          <w:lang w:eastAsia="en-US"/>
        </w:rPr>
      </w:pPr>
      <w:r>
        <w:rPr>
          <w:lang w:eastAsia="en-US"/>
        </w:rPr>
        <w:t xml:space="preserve">Huawei reported that there are problems agreeing the proposed solution in the study, so this should not be approved at this time. </w:t>
      </w:r>
      <w:r w:rsidR="00D91F41" w:rsidRPr="008E6217">
        <w:rPr>
          <w:color w:val="0000FF"/>
          <w:lang w:eastAsia="en-US"/>
        </w:rPr>
        <w:t>S2-220</w:t>
      </w:r>
      <w:r w:rsidR="00D91F41">
        <w:rPr>
          <w:color w:val="0000FF"/>
          <w:lang w:eastAsia="en-US"/>
        </w:rPr>
        <w:t>6944</w:t>
      </w:r>
      <w:r w:rsidR="00D91F41">
        <w:rPr>
          <w:lang w:eastAsia="en-US"/>
        </w:rPr>
        <w:t xml:space="preserve"> was then </w:t>
      </w:r>
      <w:r w:rsidR="00D91F41" w:rsidRPr="00D91F41">
        <w:rPr>
          <w:color w:val="0000FF"/>
          <w:lang w:eastAsia="en-US"/>
        </w:rPr>
        <w:t>noted</w:t>
      </w:r>
      <w:r w:rsidR="00D91F41">
        <w:t xml:space="preserve"> and </w:t>
      </w:r>
      <w:r w:rsidR="00D91F41" w:rsidRPr="008E6217">
        <w:rPr>
          <w:color w:val="0000FF"/>
          <w:lang w:eastAsia="en-US"/>
        </w:rPr>
        <w:t>S2-220</w:t>
      </w:r>
      <w:r w:rsidR="00D91F41">
        <w:rPr>
          <w:color w:val="0000FF"/>
          <w:lang w:eastAsia="en-US"/>
        </w:rPr>
        <w:t>7836</w:t>
      </w:r>
      <w:r w:rsidR="00D91F41">
        <w:rPr>
          <w:lang w:eastAsia="en-US"/>
        </w:rPr>
        <w:t xml:space="preserve"> was </w:t>
      </w:r>
      <w:r w:rsidR="00D91F41" w:rsidRPr="00D91F41">
        <w:rPr>
          <w:color w:val="FF0000"/>
          <w:lang w:eastAsia="en-US"/>
        </w:rPr>
        <w:t>withdrawn</w:t>
      </w:r>
      <w:r w:rsidR="00D91F41">
        <w:rPr>
          <w:lang w:eastAsia="en-US"/>
        </w:rPr>
        <w:t>.</w:t>
      </w:r>
    </w:p>
    <w:p w14:paraId="5DEC82AB" w14:textId="5EA83024" w:rsidR="004F12E0" w:rsidRDefault="004F12E0" w:rsidP="004F12E0">
      <w:pPr>
        <w:rPr>
          <w:lang w:eastAsia="en-US"/>
        </w:rPr>
      </w:pPr>
    </w:p>
    <w:p w14:paraId="754BC64B" w14:textId="684BC100" w:rsidR="00D91F41" w:rsidRPr="00CF0774" w:rsidRDefault="00D91F41" w:rsidP="00CF0774">
      <w:pPr>
        <w:keepNext/>
        <w:rPr>
          <w:b/>
          <w:bCs/>
          <w:lang w:eastAsia="en-US"/>
        </w:rPr>
      </w:pPr>
      <w:r w:rsidRPr="00CF0774">
        <w:rPr>
          <w:b/>
          <w:bCs/>
          <w:lang w:eastAsia="en-US"/>
        </w:rPr>
        <w:t>Company requests to reconsider</w:t>
      </w:r>
      <w:r w:rsidR="00CF0774" w:rsidRPr="00CF0774">
        <w:rPr>
          <w:b/>
          <w:bCs/>
          <w:lang w:eastAsia="en-US"/>
        </w:rPr>
        <w:t xml:space="preserve"> WIDs:</w:t>
      </w:r>
    </w:p>
    <w:p w14:paraId="71D049B2" w14:textId="081E9E7B" w:rsidR="00D91F41" w:rsidRDefault="00D91F41" w:rsidP="00D91F41">
      <w:pPr>
        <w:keepNext/>
        <w:pBdr>
          <w:top w:val="outset" w:sz="6" w:space="1" w:color="000000"/>
        </w:pBdr>
        <w:rPr>
          <w:lang w:eastAsia="en-US"/>
        </w:rPr>
      </w:pPr>
      <w:r w:rsidRPr="008E6217">
        <w:rPr>
          <w:color w:val="0000FF"/>
          <w:lang w:eastAsia="en-US"/>
        </w:rPr>
        <w:t>S2-220</w:t>
      </w:r>
      <w:r>
        <w:rPr>
          <w:color w:val="0000FF"/>
          <w:lang w:eastAsia="en-US"/>
        </w:rPr>
        <w:t>5602</w:t>
      </w:r>
      <w:r w:rsidR="00446A64">
        <w:rPr>
          <w:lang w:eastAsia="en-US"/>
        </w:rPr>
        <w:t xml:space="preserve"> </w:t>
      </w:r>
      <w:r w:rsidR="00446A64">
        <w:t>(WID NEW)</w:t>
      </w:r>
      <w:r w:rsidR="00446A64">
        <w:t xml:space="preserve"> IPv6 Prefix Delegation in 5GS (Ericsson)</w:t>
      </w:r>
    </w:p>
    <w:p w14:paraId="5E968EFD" w14:textId="77777777" w:rsidR="00D91F41" w:rsidRPr="00DA12F6" w:rsidRDefault="00D91F41" w:rsidP="00D91F41">
      <w:pPr>
        <w:keepNext/>
        <w:rPr>
          <w:rFonts w:cs="Arial"/>
          <w:b/>
        </w:rPr>
      </w:pPr>
      <w:r w:rsidRPr="00DA12F6">
        <w:rPr>
          <w:rFonts w:cs="Arial"/>
          <w:b/>
        </w:rPr>
        <w:t>Discussion and conclusion:</w:t>
      </w:r>
    </w:p>
    <w:p w14:paraId="63F9B605" w14:textId="43FE6EA2" w:rsidR="0081531E" w:rsidRPr="00CF0774" w:rsidRDefault="00D91F41" w:rsidP="00EF4810">
      <w:r>
        <w:rPr>
          <w:lang w:eastAsia="en-US"/>
        </w:rPr>
        <w:t xml:space="preserve">Ericsson proposed r01 in the CC#5 folder. This updates the objectives following the discussion held on this.  Qualcomm clarified that the correction resolved their issue. r01 was agreed and revised to </w:t>
      </w:r>
      <w:r w:rsidRPr="00CF0774">
        <w:rPr>
          <w:color w:val="0000FF"/>
          <w:lang w:eastAsia="en-US"/>
        </w:rPr>
        <w:t>S2-2207884</w:t>
      </w:r>
      <w:r>
        <w:rPr>
          <w:lang w:eastAsia="en-US"/>
        </w:rPr>
        <w:t>, w</w:t>
      </w:r>
      <w:r w:rsidR="00CF0774">
        <w:rPr>
          <w:lang w:eastAsia="en-US"/>
        </w:rPr>
        <w:t xml:space="preserve">hich was </w:t>
      </w:r>
      <w:r w:rsidR="00CF0774" w:rsidRPr="00CF0774">
        <w:rPr>
          <w:color w:val="FF0000"/>
          <w:lang w:eastAsia="en-US"/>
        </w:rPr>
        <w:t>approved</w:t>
      </w:r>
      <w:r w:rsidR="00CF0774">
        <w:t>.</w:t>
      </w:r>
    </w:p>
    <w:p w14:paraId="55EEFACD" w14:textId="77777777" w:rsidR="00CF0774" w:rsidRPr="00EF4810" w:rsidRDefault="00CF0774" w:rsidP="00CF0774">
      <w:pPr>
        <w:rPr>
          <w:lang w:eastAsia="en-US"/>
        </w:rPr>
      </w:pPr>
    </w:p>
    <w:p w14:paraId="4A860255" w14:textId="1271C599" w:rsidR="00CF0774" w:rsidRDefault="00CF0774" w:rsidP="00CF0774">
      <w:pPr>
        <w:keepNext/>
        <w:pBdr>
          <w:top w:val="outset" w:sz="6" w:space="1" w:color="000000"/>
        </w:pBdr>
        <w:rPr>
          <w:lang w:eastAsia="en-US"/>
        </w:rPr>
      </w:pPr>
      <w:r w:rsidRPr="008E6217">
        <w:rPr>
          <w:color w:val="0000FF"/>
          <w:lang w:eastAsia="en-US"/>
        </w:rPr>
        <w:t>S2-220</w:t>
      </w:r>
      <w:r>
        <w:rPr>
          <w:color w:val="0000FF"/>
          <w:lang w:eastAsia="en-US"/>
        </w:rPr>
        <w:t>5471</w:t>
      </w:r>
      <w:r w:rsidR="00446A64">
        <w:rPr>
          <w:lang w:eastAsia="en-US"/>
        </w:rPr>
        <w:t xml:space="preserve"> </w:t>
      </w:r>
      <w:r w:rsidR="00446A64">
        <w:t>(WID NEW)</w:t>
      </w:r>
      <w:r w:rsidR="00446A64">
        <w:t xml:space="preserve"> Secondary DN Authentication and authorization in EPC IWK cases (Nokia, Nokia Shanghai Bell, Orange, Vodafone)</w:t>
      </w:r>
    </w:p>
    <w:p w14:paraId="121446C1" w14:textId="77777777" w:rsidR="00CF0774" w:rsidRPr="00DA12F6" w:rsidRDefault="00CF0774" w:rsidP="00CF0774">
      <w:pPr>
        <w:keepNext/>
        <w:rPr>
          <w:rFonts w:cs="Arial"/>
          <w:b/>
        </w:rPr>
      </w:pPr>
      <w:r w:rsidRPr="00DA12F6">
        <w:rPr>
          <w:rFonts w:cs="Arial"/>
          <w:b/>
        </w:rPr>
        <w:t>Discussion and conclusion:</w:t>
      </w:r>
    </w:p>
    <w:p w14:paraId="1C340BED" w14:textId="3D2A704A" w:rsidR="0081531E" w:rsidRDefault="00CF0774" w:rsidP="00EF4810">
      <w:pPr>
        <w:rPr>
          <w:lang w:eastAsia="en-US"/>
        </w:rPr>
      </w:pPr>
      <w:r>
        <w:rPr>
          <w:lang w:eastAsia="en-US"/>
        </w:rPr>
        <w:t xml:space="preserve">Ericsson proposed r02 and asked whether MediaTek could now accept this as there were a number of supporting companies which also need to be added. MediaTek confirmed they did not object to this. MediaTek and Deutsch Telekom and asked to be added as supporting companies. r02 was agreed and revised to </w:t>
      </w:r>
      <w:r w:rsidRPr="00CF0774">
        <w:rPr>
          <w:color w:val="0000FF"/>
          <w:lang w:eastAsia="en-US"/>
        </w:rPr>
        <w:t>S2-220788</w:t>
      </w:r>
      <w:r>
        <w:rPr>
          <w:color w:val="0000FF"/>
          <w:lang w:eastAsia="en-US"/>
        </w:rPr>
        <w:t>5</w:t>
      </w:r>
      <w:r>
        <w:rPr>
          <w:lang w:eastAsia="en-US"/>
        </w:rPr>
        <w:t xml:space="preserve">, which was </w:t>
      </w:r>
      <w:r w:rsidRPr="00CF0774">
        <w:rPr>
          <w:color w:val="FF0000"/>
          <w:lang w:eastAsia="en-US"/>
        </w:rPr>
        <w:t>approved</w:t>
      </w:r>
      <w:r>
        <w:t>.</w:t>
      </w:r>
    </w:p>
    <w:p w14:paraId="2C46AB41" w14:textId="2E24AB84" w:rsidR="00CF0774" w:rsidRDefault="00CF0774" w:rsidP="00EF4810">
      <w:pPr>
        <w:rPr>
          <w:lang w:eastAsia="en-US"/>
        </w:rPr>
      </w:pPr>
    </w:p>
    <w:p w14:paraId="0E3234A6" w14:textId="30B3C8B2" w:rsidR="00CF0774" w:rsidRDefault="00CF0774" w:rsidP="00CF0774">
      <w:pPr>
        <w:keepNext/>
        <w:pBdr>
          <w:top w:val="outset" w:sz="6" w:space="1" w:color="000000"/>
        </w:pBdr>
        <w:rPr>
          <w:lang w:eastAsia="en-US"/>
        </w:rPr>
      </w:pPr>
      <w:r w:rsidRPr="008E6217">
        <w:rPr>
          <w:color w:val="0000FF"/>
          <w:lang w:eastAsia="en-US"/>
        </w:rPr>
        <w:t>S2-220</w:t>
      </w:r>
      <w:r>
        <w:rPr>
          <w:color w:val="0000FF"/>
          <w:lang w:eastAsia="en-US"/>
        </w:rPr>
        <w:t>5</w:t>
      </w:r>
      <w:r w:rsidR="00BA5361">
        <w:rPr>
          <w:color w:val="0000FF"/>
          <w:lang w:eastAsia="en-US"/>
        </w:rPr>
        <w:t>8</w:t>
      </w:r>
      <w:r>
        <w:rPr>
          <w:color w:val="0000FF"/>
          <w:lang w:eastAsia="en-US"/>
        </w:rPr>
        <w:t>73</w:t>
      </w:r>
      <w:r w:rsidR="00BA5361">
        <w:rPr>
          <w:lang w:eastAsia="en-US"/>
        </w:rPr>
        <w:t xml:space="preserve"> (WID NEW) TEI18 on enhancement of application detection event exposure (China Mobile, Telecom Italia, China Unicom, Asiainfo, CATT, China Telecom, Huawei)</w:t>
      </w:r>
    </w:p>
    <w:p w14:paraId="371A6BB8" w14:textId="77777777" w:rsidR="00CF0774" w:rsidRPr="00DA12F6" w:rsidRDefault="00CF0774" w:rsidP="00CF0774">
      <w:pPr>
        <w:keepNext/>
        <w:rPr>
          <w:rFonts w:cs="Arial"/>
          <w:b/>
        </w:rPr>
      </w:pPr>
      <w:r w:rsidRPr="00DA12F6">
        <w:rPr>
          <w:rFonts w:cs="Arial"/>
          <w:b/>
        </w:rPr>
        <w:t>Discussion and conclusion:</w:t>
      </w:r>
    </w:p>
    <w:p w14:paraId="4FD4A4B2" w14:textId="01BC3AC2" w:rsidR="00CF0774" w:rsidRDefault="00CF0774" w:rsidP="00EF4810">
      <w:pPr>
        <w:rPr>
          <w:lang w:eastAsia="en-US"/>
        </w:rPr>
      </w:pPr>
      <w:r>
        <w:rPr>
          <w:lang w:eastAsia="en-US"/>
        </w:rPr>
        <w:t>China Mobile asked whether this can now be reconsidered as there had only been one issue raised by Orange to r02</w:t>
      </w:r>
      <w:r w:rsidR="00620932">
        <w:rPr>
          <w:lang w:eastAsia="en-US"/>
        </w:rPr>
        <w:t xml:space="preserve"> and proposed r05 after the revisions deadline</w:t>
      </w:r>
      <w:r>
        <w:rPr>
          <w:lang w:eastAsia="en-US"/>
        </w:rPr>
        <w:t xml:space="preserve">. Orange reported that they have concerns but would not object to this. </w:t>
      </w:r>
      <w:r w:rsidR="00620932">
        <w:rPr>
          <w:lang w:eastAsia="en-US"/>
        </w:rPr>
        <w:t xml:space="preserve">r05 was agreed and revised to </w:t>
      </w:r>
      <w:r w:rsidR="00620932" w:rsidRPr="00CF0774">
        <w:rPr>
          <w:color w:val="0000FF"/>
          <w:lang w:eastAsia="en-US"/>
        </w:rPr>
        <w:t>S2-220788</w:t>
      </w:r>
      <w:r w:rsidR="00620932">
        <w:rPr>
          <w:color w:val="0000FF"/>
          <w:lang w:eastAsia="en-US"/>
        </w:rPr>
        <w:t>6</w:t>
      </w:r>
      <w:r w:rsidR="00620932">
        <w:rPr>
          <w:lang w:eastAsia="en-US"/>
        </w:rPr>
        <w:t xml:space="preserve">, which was </w:t>
      </w:r>
      <w:r w:rsidR="00620932" w:rsidRPr="00CF0774">
        <w:rPr>
          <w:color w:val="FF0000"/>
          <w:lang w:eastAsia="en-US"/>
        </w:rPr>
        <w:t>approved</w:t>
      </w:r>
      <w:r w:rsidR="00620932">
        <w:t>.</w:t>
      </w:r>
    </w:p>
    <w:p w14:paraId="34FA1E92" w14:textId="7A73A538" w:rsidR="00CF0774" w:rsidRDefault="00CF0774" w:rsidP="00EF4810">
      <w:pPr>
        <w:rPr>
          <w:lang w:eastAsia="en-US"/>
        </w:rPr>
      </w:pPr>
    </w:p>
    <w:p w14:paraId="63F07CBF" w14:textId="7CC2F056" w:rsidR="00620932" w:rsidRDefault="00620932" w:rsidP="00620932">
      <w:pPr>
        <w:keepNext/>
        <w:pBdr>
          <w:top w:val="outset" w:sz="6" w:space="1" w:color="000000"/>
        </w:pBdr>
        <w:rPr>
          <w:lang w:eastAsia="en-US"/>
        </w:rPr>
      </w:pPr>
      <w:r w:rsidRPr="008E6217">
        <w:rPr>
          <w:color w:val="0000FF"/>
          <w:lang w:eastAsia="en-US"/>
        </w:rPr>
        <w:t>S2-220</w:t>
      </w:r>
      <w:r>
        <w:rPr>
          <w:color w:val="0000FF"/>
          <w:lang w:eastAsia="en-US"/>
        </w:rPr>
        <w:t>6003</w:t>
      </w:r>
      <w:r w:rsidR="00BA5361">
        <w:rPr>
          <w:lang w:eastAsia="en-US"/>
        </w:rPr>
        <w:t xml:space="preserve"> </w:t>
      </w:r>
      <w:r w:rsidR="00BA5361">
        <w:rPr>
          <w:lang w:eastAsia="en-US"/>
        </w:rPr>
        <w:t>(WID NEW)</w:t>
      </w:r>
      <w:r w:rsidR="00BA5361">
        <w:rPr>
          <w:lang w:eastAsia="en-US"/>
        </w:rPr>
        <w:t xml:space="preserve"> NSSRG in EPS (Samsung, Nokia, Nokia Shanghai Bell, Interdigital, LG Uplus)</w:t>
      </w:r>
    </w:p>
    <w:p w14:paraId="1BEE98B6" w14:textId="77777777" w:rsidR="00620932" w:rsidRPr="00DA12F6" w:rsidRDefault="00620932" w:rsidP="00620932">
      <w:pPr>
        <w:keepNext/>
        <w:rPr>
          <w:rFonts w:cs="Arial"/>
          <w:b/>
        </w:rPr>
      </w:pPr>
      <w:r w:rsidRPr="00DA12F6">
        <w:rPr>
          <w:rFonts w:cs="Arial"/>
          <w:b/>
        </w:rPr>
        <w:t>Discussion and conclusion:</w:t>
      </w:r>
    </w:p>
    <w:p w14:paraId="419661E9" w14:textId="34E49661" w:rsidR="00CF0774" w:rsidRDefault="00620932" w:rsidP="00EF4810">
      <w:pPr>
        <w:rPr>
          <w:lang w:eastAsia="en-US"/>
        </w:rPr>
      </w:pPr>
      <w:r>
        <w:rPr>
          <w:lang w:eastAsia="en-US"/>
        </w:rPr>
        <w:t>Samsung commented that there are 6 supporting companies and only an objection from Orange at the end of the comments period. Orange commented that they do not think this is useful, but would not object to the WID</w:t>
      </w:r>
      <w:r w:rsidR="007D6E71">
        <w:rPr>
          <w:lang w:eastAsia="en-US"/>
        </w:rPr>
        <w:t xml:space="preserve"> if there are no other operators with concerns</w:t>
      </w:r>
      <w:r>
        <w:rPr>
          <w:lang w:eastAsia="en-US"/>
        </w:rPr>
        <w:t xml:space="preserve">. MediaTek asked to clarify how many different TEI proposals will be made for Slicing in Rel-18, or to set a limit to them. </w:t>
      </w:r>
      <w:r w:rsidR="007D6E71">
        <w:rPr>
          <w:lang w:eastAsia="en-US"/>
        </w:rPr>
        <w:t xml:space="preserve">Deutsche Telekom raised a concern over the need for this WID. With Orange and Deutsche Telekom objecting to this, this then remained </w:t>
      </w:r>
      <w:r w:rsidR="007D6E71" w:rsidRPr="007D6E71">
        <w:rPr>
          <w:color w:val="0000FF"/>
          <w:lang w:eastAsia="en-US"/>
        </w:rPr>
        <w:t>noted</w:t>
      </w:r>
      <w:r w:rsidR="007D6E71">
        <w:rPr>
          <w:lang w:eastAsia="en-US"/>
        </w:rPr>
        <w:t>.</w:t>
      </w:r>
    </w:p>
    <w:p w14:paraId="644084FC" w14:textId="1A3A9A74" w:rsidR="00620932" w:rsidRDefault="00620932" w:rsidP="00EF4810">
      <w:pPr>
        <w:rPr>
          <w:lang w:eastAsia="en-US"/>
        </w:rPr>
      </w:pPr>
    </w:p>
    <w:p w14:paraId="6C2D372D" w14:textId="04D4ABA3" w:rsidR="007D6E71" w:rsidRDefault="007D6E71" w:rsidP="007D6E71">
      <w:pPr>
        <w:keepNext/>
        <w:pBdr>
          <w:top w:val="outset" w:sz="6" w:space="1" w:color="000000"/>
        </w:pBdr>
        <w:rPr>
          <w:lang w:eastAsia="en-US"/>
        </w:rPr>
      </w:pPr>
      <w:r w:rsidRPr="008E6217">
        <w:rPr>
          <w:color w:val="0000FF"/>
          <w:lang w:eastAsia="en-US"/>
        </w:rPr>
        <w:t>S2-220</w:t>
      </w:r>
      <w:r>
        <w:rPr>
          <w:color w:val="0000FF"/>
          <w:lang w:eastAsia="en-US"/>
        </w:rPr>
        <w:t>6320</w:t>
      </w:r>
      <w:r w:rsidR="00E408F6">
        <w:rPr>
          <w:lang w:eastAsia="en-US"/>
        </w:rPr>
        <w:t xml:space="preserve"> </w:t>
      </w:r>
      <w:r w:rsidR="00E408F6">
        <w:rPr>
          <w:lang w:eastAsia="en-US"/>
        </w:rPr>
        <w:t>(WID NEW)</w:t>
      </w:r>
      <w:r w:rsidR="00E408F6">
        <w:rPr>
          <w:lang w:eastAsia="en-US"/>
        </w:rPr>
        <w:t xml:space="preserve"> New WID on Enhanced IMS to 5GC Integration Phase 2 (Huawei, HiSilicon)</w:t>
      </w:r>
    </w:p>
    <w:p w14:paraId="1DAAAA31" w14:textId="77777777" w:rsidR="007D6E71" w:rsidRPr="00DA12F6" w:rsidRDefault="007D6E71" w:rsidP="007D6E71">
      <w:pPr>
        <w:keepNext/>
        <w:rPr>
          <w:rFonts w:cs="Arial"/>
          <w:b/>
        </w:rPr>
      </w:pPr>
      <w:r w:rsidRPr="00DA12F6">
        <w:rPr>
          <w:rFonts w:cs="Arial"/>
          <w:b/>
        </w:rPr>
        <w:t>Discussion and conclusion:</w:t>
      </w:r>
    </w:p>
    <w:p w14:paraId="554424FD" w14:textId="27BA47FC" w:rsidR="00620932" w:rsidRDefault="007D6E71" w:rsidP="00EF4810">
      <w:pPr>
        <w:rPr>
          <w:lang w:eastAsia="en-US"/>
        </w:rPr>
      </w:pPr>
      <w:r>
        <w:rPr>
          <w:lang w:eastAsia="en-US"/>
        </w:rPr>
        <w:t xml:space="preserve">Huawei asked whether there were still objections to this. Ericsson sustained their objection. This remained </w:t>
      </w:r>
      <w:r w:rsidRPr="007D6E71">
        <w:rPr>
          <w:color w:val="0000FF"/>
          <w:lang w:eastAsia="en-US"/>
        </w:rPr>
        <w:t>noted</w:t>
      </w:r>
      <w:r>
        <w:rPr>
          <w:lang w:eastAsia="en-US"/>
        </w:rPr>
        <w:t>.</w:t>
      </w:r>
    </w:p>
    <w:p w14:paraId="437E53B4" w14:textId="77777777" w:rsidR="00155213" w:rsidRPr="007D6E71" w:rsidRDefault="00155213" w:rsidP="00155213"/>
    <w:p w14:paraId="39FF2D48" w14:textId="755FF3B0" w:rsidR="007D6E71" w:rsidRDefault="007D6E71" w:rsidP="00EF4810">
      <w:r w:rsidRPr="00155213">
        <w:rPr>
          <w:b/>
          <w:bCs/>
          <w:lang w:eastAsia="en-US"/>
        </w:rPr>
        <w:t xml:space="preserve">Total </w:t>
      </w:r>
      <w:r w:rsidR="00155213" w:rsidRPr="00155213">
        <w:rPr>
          <w:b/>
          <w:bCs/>
          <w:lang w:eastAsia="en-US"/>
        </w:rPr>
        <w:t xml:space="preserve">'agreed' </w:t>
      </w:r>
      <w:r w:rsidRPr="00155213">
        <w:rPr>
          <w:b/>
          <w:bCs/>
          <w:lang w:eastAsia="en-US"/>
        </w:rPr>
        <w:t>TEI18 TUs so far allocated: 4.5</w:t>
      </w:r>
      <w:r w:rsidRPr="00155213">
        <w:rPr>
          <w:b/>
          <w:bCs/>
        </w:rPr>
        <w:t>.</w:t>
      </w:r>
      <w:r w:rsidR="00155213">
        <w:t xml:space="preserve"> </w:t>
      </w:r>
      <w:r w:rsidR="00155213" w:rsidRPr="00155213">
        <w:rPr>
          <w:b/>
          <w:bCs/>
          <w:color w:val="0000FF"/>
        </w:rPr>
        <w:t>The TEI18 proposals were then confirmed as approved to be sent to TSG</w:t>
      </w:r>
      <w:r w:rsidR="00E408F6">
        <w:rPr>
          <w:b/>
          <w:bCs/>
          <w:color w:val="0000FF"/>
        </w:rPr>
        <w:t> </w:t>
      </w:r>
      <w:r w:rsidR="00155213" w:rsidRPr="00155213">
        <w:rPr>
          <w:b/>
          <w:bCs/>
          <w:color w:val="0000FF"/>
        </w:rPr>
        <w:t>SA for final approval and inclusion in the Rel-18 Work Plan.</w:t>
      </w:r>
    </w:p>
    <w:p w14:paraId="207A8E02" w14:textId="77777777" w:rsidR="007D6E71" w:rsidRPr="00EF4810" w:rsidRDefault="007D6E71" w:rsidP="00EF4810">
      <w:pPr>
        <w:rPr>
          <w:lang w:eastAsia="en-US"/>
        </w:rPr>
      </w:pPr>
    </w:p>
    <w:p w14:paraId="2C6844F6" w14:textId="481E1C7A" w:rsidR="00EF4810" w:rsidRDefault="00EF4810" w:rsidP="0094649A">
      <w:pPr>
        <w:pStyle w:val="Heading1"/>
      </w:pPr>
      <w:r>
        <w:t>2.</w:t>
      </w:r>
      <w:r>
        <w:tab/>
        <w:t>Discuss TDocs marked as "For CC#5" in the latest combined Chair's note</w:t>
      </w:r>
    </w:p>
    <w:p w14:paraId="46375367" w14:textId="77777777" w:rsidR="00EF4810" w:rsidRPr="00EF4810" w:rsidRDefault="00EF4810" w:rsidP="00EF4810">
      <w:pPr>
        <w:rPr>
          <w:lang w:eastAsia="en-US"/>
        </w:rPr>
      </w:pPr>
    </w:p>
    <w:p w14:paraId="102892F5" w14:textId="2ADF6FF1" w:rsidR="00F71C35" w:rsidRDefault="006E67E1" w:rsidP="00F71C35">
      <w:pPr>
        <w:keepNext/>
        <w:pBdr>
          <w:top w:val="outset" w:sz="6" w:space="1" w:color="000000"/>
        </w:pBdr>
        <w:rPr>
          <w:lang w:eastAsia="en-US"/>
        </w:rPr>
      </w:pPr>
      <w:r w:rsidRPr="006E67E1">
        <w:rPr>
          <w:color w:val="0000FF"/>
          <w:lang w:eastAsia="en-US"/>
        </w:rPr>
        <w:lastRenderedPageBreak/>
        <w:t>S2-2205919</w:t>
      </w:r>
      <w:r w:rsidR="001A5B83">
        <w:rPr>
          <w:lang w:eastAsia="en-US"/>
        </w:rPr>
        <w:t xml:space="preserve"> (P-CR) KI#1: Conclusion (Source: Intel, AT&amp;T, Deutsche Telekom)</w:t>
      </w:r>
    </w:p>
    <w:p w14:paraId="7F9A8CC1" w14:textId="77777777" w:rsidR="00F71C35" w:rsidRPr="00F71C35" w:rsidRDefault="00F71C35" w:rsidP="00F71C35">
      <w:pPr>
        <w:pStyle w:val="FP"/>
        <w:keepNext/>
        <w:rPr>
          <w:b/>
          <w:bCs/>
          <w:i/>
          <w:iCs/>
          <w:lang w:eastAsia="en-US"/>
        </w:rPr>
      </w:pPr>
      <w:r w:rsidRPr="00F71C35">
        <w:rPr>
          <w:b/>
          <w:bCs/>
          <w:i/>
          <w:iCs/>
          <w:lang w:eastAsia="en-US"/>
        </w:rPr>
        <w:t>e-mail comments:</w:t>
      </w:r>
    </w:p>
    <w:p w14:paraId="3BED29BB" w14:textId="6716BA74" w:rsidR="001A5B83" w:rsidRPr="00F71C35" w:rsidRDefault="001A5B83" w:rsidP="00F71C35">
      <w:pPr>
        <w:pStyle w:val="FP"/>
        <w:keepNext/>
        <w:rPr>
          <w:i/>
          <w:iCs/>
          <w:lang w:eastAsia="en-US"/>
        </w:rPr>
      </w:pPr>
      <w:r w:rsidRPr="00F71C35">
        <w:rPr>
          <w:i/>
          <w:iCs/>
          <w:lang w:eastAsia="en-US"/>
        </w:rPr>
        <w:t>Fenqin(Huawei) provides comments</w:t>
      </w:r>
    </w:p>
    <w:p w14:paraId="437E29C9" w14:textId="77777777" w:rsidR="001A5B83" w:rsidRPr="00F71C35" w:rsidRDefault="001A5B83" w:rsidP="00F71C35">
      <w:pPr>
        <w:pStyle w:val="FP"/>
        <w:keepNext/>
        <w:rPr>
          <w:i/>
          <w:iCs/>
          <w:lang w:eastAsia="en-US"/>
        </w:rPr>
      </w:pPr>
      <w:r w:rsidRPr="00F71C35">
        <w:rPr>
          <w:i/>
          <w:iCs/>
          <w:lang w:eastAsia="en-US"/>
        </w:rPr>
        <w:t>Megha(Intel) provides r01</w:t>
      </w:r>
    </w:p>
    <w:p w14:paraId="145D2D8E" w14:textId="76046890" w:rsidR="001A5B83" w:rsidRPr="00F71C35" w:rsidRDefault="001A5B83" w:rsidP="00F71C35">
      <w:pPr>
        <w:pStyle w:val="FP"/>
        <w:keepNext/>
        <w:rPr>
          <w:i/>
          <w:iCs/>
          <w:lang w:eastAsia="en-US"/>
        </w:rPr>
      </w:pPr>
      <w:r w:rsidRPr="00F71C35">
        <w:rPr>
          <w:i/>
          <w:iCs/>
          <w:lang w:eastAsia="en-US"/>
        </w:rPr>
        <w:t xml:space="preserve">Megha(Intel) proposes to use </w:t>
      </w:r>
      <w:r w:rsidR="006E67E1" w:rsidRPr="006E67E1">
        <w:rPr>
          <w:i/>
          <w:iCs/>
          <w:color w:val="0000FF"/>
          <w:lang w:eastAsia="en-US"/>
        </w:rPr>
        <w:t>S2-2205919</w:t>
      </w:r>
      <w:r w:rsidRPr="00F71C35">
        <w:rPr>
          <w:i/>
          <w:iCs/>
          <w:lang w:eastAsia="en-US"/>
        </w:rPr>
        <w:t xml:space="preserve"> as baseline for KI#1 conclusion discussion. Provides r01</w:t>
      </w:r>
    </w:p>
    <w:p w14:paraId="4472C2B3" w14:textId="77777777" w:rsidR="001A5B83" w:rsidRPr="00F71C35" w:rsidRDefault="001A5B83" w:rsidP="00F71C35">
      <w:pPr>
        <w:pStyle w:val="FP"/>
        <w:keepNext/>
        <w:rPr>
          <w:i/>
          <w:iCs/>
          <w:lang w:eastAsia="en-US"/>
        </w:rPr>
      </w:pPr>
      <w:r w:rsidRPr="00F71C35">
        <w:rPr>
          <w:i/>
          <w:iCs/>
          <w:lang w:eastAsia="en-US"/>
        </w:rPr>
        <w:t>Stefan (Ericsson) provides comments</w:t>
      </w:r>
    </w:p>
    <w:p w14:paraId="0FADB8C2" w14:textId="77777777" w:rsidR="001A5B83" w:rsidRPr="00F71C35" w:rsidRDefault="001A5B83" w:rsidP="00F71C35">
      <w:pPr>
        <w:pStyle w:val="FP"/>
        <w:keepNext/>
        <w:rPr>
          <w:i/>
          <w:iCs/>
          <w:lang w:eastAsia="en-US"/>
        </w:rPr>
      </w:pPr>
      <w:r w:rsidRPr="00F71C35">
        <w:rPr>
          <w:i/>
          <w:iCs/>
          <w:lang w:eastAsia="en-US"/>
        </w:rPr>
        <w:t>Megha(Intel) provides responds to Stefan and Fenqin.</w:t>
      </w:r>
    </w:p>
    <w:p w14:paraId="049FF968" w14:textId="77777777" w:rsidR="001A5B83" w:rsidRPr="00F71C35" w:rsidRDefault="001A5B83" w:rsidP="00F71C35">
      <w:pPr>
        <w:pStyle w:val="FP"/>
        <w:keepNext/>
        <w:rPr>
          <w:i/>
          <w:iCs/>
          <w:lang w:eastAsia="en-US"/>
        </w:rPr>
      </w:pPr>
      <w:r w:rsidRPr="00F71C35">
        <w:rPr>
          <w:i/>
          <w:iCs/>
          <w:lang w:eastAsia="en-US"/>
        </w:rPr>
        <w:t>Jinguo(ZTE) provides comments</w:t>
      </w:r>
    </w:p>
    <w:p w14:paraId="27DE2B87" w14:textId="77777777" w:rsidR="001A5B83" w:rsidRPr="00F71C35" w:rsidRDefault="001A5B83" w:rsidP="00F71C35">
      <w:pPr>
        <w:pStyle w:val="FP"/>
        <w:keepNext/>
        <w:rPr>
          <w:i/>
          <w:iCs/>
          <w:lang w:eastAsia="en-US"/>
        </w:rPr>
      </w:pPr>
      <w:r w:rsidRPr="00F71C35">
        <w:rPr>
          <w:i/>
          <w:iCs/>
          <w:lang w:eastAsia="en-US"/>
        </w:rPr>
        <w:t>Stefan (Ericsson) replies to Megha</w:t>
      </w:r>
    </w:p>
    <w:p w14:paraId="472A48E8" w14:textId="77777777" w:rsidR="001A5B83" w:rsidRPr="00F71C35" w:rsidRDefault="001A5B83" w:rsidP="00F71C35">
      <w:pPr>
        <w:pStyle w:val="FP"/>
        <w:keepNext/>
        <w:rPr>
          <w:i/>
          <w:iCs/>
          <w:lang w:eastAsia="en-US"/>
        </w:rPr>
      </w:pPr>
      <w:r w:rsidRPr="00F71C35">
        <w:rPr>
          <w:i/>
          <w:iCs/>
          <w:lang w:eastAsia="en-US"/>
        </w:rPr>
        <w:t>Megha(Intel) addresses questions/comments from Stefan, Fenqin, Jinguo and provides r02.</w:t>
      </w:r>
    </w:p>
    <w:p w14:paraId="2FE2A68E" w14:textId="77777777" w:rsidR="001A5B83" w:rsidRPr="00F71C35" w:rsidRDefault="001A5B83" w:rsidP="00F71C35">
      <w:pPr>
        <w:pStyle w:val="FP"/>
        <w:keepNext/>
        <w:rPr>
          <w:i/>
          <w:iCs/>
          <w:lang w:eastAsia="en-US"/>
        </w:rPr>
      </w:pPr>
      <w:r w:rsidRPr="00F71C35">
        <w:rPr>
          <w:i/>
          <w:iCs/>
          <w:lang w:eastAsia="en-US"/>
        </w:rPr>
        <w:t>Fenqin (Huawei) replies to Megha</w:t>
      </w:r>
    </w:p>
    <w:p w14:paraId="4BBDFEDE" w14:textId="77777777" w:rsidR="001A5B83" w:rsidRPr="00F71C35" w:rsidRDefault="001A5B83" w:rsidP="00F71C35">
      <w:pPr>
        <w:pStyle w:val="FP"/>
        <w:keepNext/>
        <w:rPr>
          <w:i/>
          <w:iCs/>
          <w:lang w:eastAsia="en-US"/>
        </w:rPr>
      </w:pPr>
      <w:r w:rsidRPr="00F71C35">
        <w:rPr>
          <w:i/>
          <w:iCs/>
          <w:lang w:eastAsia="en-US"/>
        </w:rPr>
        <w:t>Fenqin(Huawei) provides comments and r03</w:t>
      </w:r>
    </w:p>
    <w:p w14:paraId="1442E759" w14:textId="77777777" w:rsidR="001A5B83" w:rsidRPr="00F71C35" w:rsidRDefault="001A5B83" w:rsidP="00F71C35">
      <w:pPr>
        <w:pStyle w:val="FP"/>
        <w:keepNext/>
        <w:rPr>
          <w:i/>
          <w:iCs/>
          <w:lang w:eastAsia="en-US"/>
        </w:rPr>
      </w:pPr>
      <w:r w:rsidRPr="00F71C35">
        <w:rPr>
          <w:i/>
          <w:iCs/>
          <w:lang w:eastAsia="en-US"/>
        </w:rPr>
        <w:t>Laurent (Nokia): provides r04</w:t>
      </w:r>
    </w:p>
    <w:p w14:paraId="7A8D3264" w14:textId="77777777" w:rsidR="001A5B83" w:rsidRPr="00F71C35" w:rsidRDefault="001A5B83" w:rsidP="00F71C35">
      <w:pPr>
        <w:pStyle w:val="FP"/>
        <w:keepNext/>
        <w:rPr>
          <w:i/>
          <w:iCs/>
          <w:lang w:eastAsia="en-US"/>
        </w:rPr>
      </w:pPr>
      <w:r w:rsidRPr="00F71C35">
        <w:rPr>
          <w:i/>
          <w:iCs/>
          <w:lang w:eastAsia="en-US"/>
        </w:rPr>
        <w:t>Laurent (Nokia): asks to have only 1 or 2 threads for conclusion discusison</w:t>
      </w:r>
    </w:p>
    <w:p w14:paraId="5CD3CB42" w14:textId="77777777" w:rsidR="001A5B83" w:rsidRPr="00F71C35" w:rsidRDefault="001A5B83" w:rsidP="00F71C35">
      <w:pPr>
        <w:pStyle w:val="FP"/>
        <w:keepNext/>
        <w:rPr>
          <w:i/>
          <w:iCs/>
          <w:lang w:eastAsia="en-US"/>
        </w:rPr>
      </w:pPr>
      <w:r w:rsidRPr="00F71C35">
        <w:rPr>
          <w:i/>
          <w:iCs/>
          <w:lang w:eastAsia="en-US"/>
        </w:rPr>
        <w:t>Megha provides comments</w:t>
      </w:r>
    </w:p>
    <w:p w14:paraId="082A3E24" w14:textId="77777777" w:rsidR="001A5B83" w:rsidRPr="00F71C35" w:rsidRDefault="001A5B83" w:rsidP="00F71C35">
      <w:pPr>
        <w:pStyle w:val="FP"/>
        <w:keepNext/>
        <w:rPr>
          <w:i/>
          <w:iCs/>
          <w:lang w:eastAsia="en-US"/>
        </w:rPr>
      </w:pPr>
      <w:r w:rsidRPr="00F71C35">
        <w:rPr>
          <w:i/>
          <w:iCs/>
          <w:lang w:eastAsia="en-US"/>
        </w:rPr>
        <w:t>Megha(Intel) provides clarification to Laurent (Nokia)</w:t>
      </w:r>
    </w:p>
    <w:p w14:paraId="10DCDF25" w14:textId="77777777" w:rsidR="001A5B83" w:rsidRPr="00F71C35" w:rsidRDefault="001A5B83" w:rsidP="00F71C35">
      <w:pPr>
        <w:pStyle w:val="FP"/>
        <w:keepNext/>
        <w:rPr>
          <w:i/>
          <w:iCs/>
          <w:lang w:eastAsia="en-US"/>
        </w:rPr>
      </w:pPr>
      <w:r w:rsidRPr="00F71C35">
        <w:rPr>
          <w:i/>
          <w:iCs/>
          <w:lang w:eastAsia="en-US"/>
        </w:rPr>
        <w:t>Fenqin(Huawei) provides r05</w:t>
      </w:r>
    </w:p>
    <w:p w14:paraId="55D61D3F" w14:textId="77777777" w:rsidR="001A5B83" w:rsidRPr="00F71C35" w:rsidRDefault="001A5B83" w:rsidP="00F71C35">
      <w:pPr>
        <w:pStyle w:val="FP"/>
        <w:keepNext/>
        <w:rPr>
          <w:i/>
          <w:iCs/>
          <w:lang w:eastAsia="en-US"/>
        </w:rPr>
      </w:pPr>
      <w:r w:rsidRPr="00F71C35">
        <w:rPr>
          <w:i/>
          <w:iCs/>
          <w:lang w:eastAsia="en-US"/>
        </w:rPr>
        <w:t>Laurent (Nokia): provides r06</w:t>
      </w:r>
    </w:p>
    <w:p w14:paraId="60B16AFA" w14:textId="77777777" w:rsidR="001A5B83" w:rsidRPr="00F71C35" w:rsidRDefault="001A5B83" w:rsidP="00F71C35">
      <w:pPr>
        <w:pStyle w:val="FP"/>
        <w:keepNext/>
        <w:rPr>
          <w:i/>
          <w:iCs/>
          <w:lang w:eastAsia="en-US"/>
        </w:rPr>
      </w:pPr>
      <w:r w:rsidRPr="00F71C35">
        <w:rPr>
          <w:i/>
          <w:iCs/>
          <w:lang w:eastAsia="en-US"/>
        </w:rPr>
        <w:t>Laurent (Nokia): provides r07</w:t>
      </w:r>
    </w:p>
    <w:p w14:paraId="731A5533" w14:textId="77777777" w:rsidR="001A5B83" w:rsidRPr="00F71C35" w:rsidRDefault="001A5B83" w:rsidP="00F71C35">
      <w:pPr>
        <w:pStyle w:val="FP"/>
        <w:keepNext/>
        <w:rPr>
          <w:i/>
          <w:iCs/>
          <w:lang w:eastAsia="en-US"/>
        </w:rPr>
      </w:pPr>
      <w:r w:rsidRPr="00F71C35">
        <w:rPr>
          <w:i/>
          <w:iCs/>
          <w:lang w:eastAsia="en-US"/>
        </w:rPr>
        <w:t>Fenqin(Huawei) comments</w:t>
      </w:r>
    </w:p>
    <w:p w14:paraId="3A940988" w14:textId="77777777" w:rsidR="001A5B83" w:rsidRPr="00F71C35" w:rsidRDefault="001A5B83" w:rsidP="00F71C35">
      <w:pPr>
        <w:pStyle w:val="FP"/>
        <w:keepNext/>
        <w:rPr>
          <w:i/>
          <w:iCs/>
          <w:lang w:eastAsia="en-US"/>
        </w:rPr>
      </w:pPr>
      <w:r w:rsidRPr="00F71C35">
        <w:rPr>
          <w:i/>
          <w:iCs/>
          <w:lang w:eastAsia="en-US"/>
        </w:rPr>
        <w:t>Megha(Intel) provides r08 and comments</w:t>
      </w:r>
    </w:p>
    <w:p w14:paraId="61A8C6A4" w14:textId="77777777" w:rsidR="001A5B83" w:rsidRPr="00F71C35" w:rsidRDefault="001A5B83" w:rsidP="00F71C35">
      <w:pPr>
        <w:pStyle w:val="FP"/>
        <w:keepNext/>
        <w:rPr>
          <w:i/>
          <w:iCs/>
          <w:lang w:eastAsia="en-US"/>
        </w:rPr>
      </w:pPr>
      <w:r w:rsidRPr="00F71C35">
        <w:rPr>
          <w:i/>
          <w:iCs/>
          <w:lang w:eastAsia="en-US"/>
        </w:rPr>
        <w:t>Fenqin(Huawei) comments and provides r09</w:t>
      </w:r>
    </w:p>
    <w:p w14:paraId="07588C43" w14:textId="77777777" w:rsidR="001A5B83" w:rsidRPr="00F71C35" w:rsidRDefault="001A5B83" w:rsidP="00F71C35">
      <w:pPr>
        <w:pStyle w:val="FP"/>
        <w:keepNext/>
        <w:rPr>
          <w:i/>
          <w:iCs/>
          <w:lang w:eastAsia="en-US"/>
        </w:rPr>
      </w:pPr>
      <w:r w:rsidRPr="00F71C35">
        <w:rPr>
          <w:i/>
          <w:iCs/>
          <w:lang w:eastAsia="en-US"/>
        </w:rPr>
        <w:t>Laurent (Nokia): provides r10</w:t>
      </w:r>
    </w:p>
    <w:p w14:paraId="6BC6086E" w14:textId="77777777" w:rsidR="001A5B83" w:rsidRPr="00F71C35" w:rsidRDefault="001A5B83" w:rsidP="00F71C35">
      <w:pPr>
        <w:pStyle w:val="FP"/>
        <w:keepNext/>
        <w:rPr>
          <w:i/>
          <w:iCs/>
          <w:lang w:eastAsia="en-US"/>
        </w:rPr>
      </w:pPr>
      <w:r w:rsidRPr="00F71C35">
        <w:rPr>
          <w:i/>
          <w:iCs/>
          <w:lang w:eastAsia="en-US"/>
        </w:rPr>
        <w:t>Stefan (Ericsson) supports r09</w:t>
      </w:r>
    </w:p>
    <w:p w14:paraId="45806C36" w14:textId="77777777" w:rsidR="001A5B83" w:rsidRPr="00F71C35" w:rsidRDefault="001A5B83" w:rsidP="00F71C35">
      <w:pPr>
        <w:pStyle w:val="FP"/>
        <w:keepNext/>
        <w:rPr>
          <w:i/>
          <w:iCs/>
          <w:lang w:eastAsia="en-US"/>
        </w:rPr>
      </w:pPr>
      <w:r w:rsidRPr="00F71C35">
        <w:rPr>
          <w:i/>
          <w:iCs/>
          <w:lang w:eastAsia="en-US"/>
        </w:rPr>
        <w:t>Fenqin(Huawei) provides r11</w:t>
      </w:r>
    </w:p>
    <w:p w14:paraId="0560D88A" w14:textId="77777777" w:rsidR="001A5B83" w:rsidRPr="00F71C35" w:rsidRDefault="001A5B83" w:rsidP="00F71C35">
      <w:pPr>
        <w:pStyle w:val="FP"/>
        <w:keepNext/>
        <w:rPr>
          <w:i/>
          <w:iCs/>
          <w:lang w:eastAsia="en-US"/>
        </w:rPr>
      </w:pPr>
      <w:r w:rsidRPr="00F71C35">
        <w:rPr>
          <w:i/>
          <w:iCs/>
          <w:lang w:eastAsia="en-US"/>
        </w:rPr>
        <w:t>Megha (Intel) provides r12 and comments</w:t>
      </w:r>
    </w:p>
    <w:p w14:paraId="4A5D10A8" w14:textId="77777777" w:rsidR="001A5B83" w:rsidRPr="00F71C35" w:rsidRDefault="001A5B83" w:rsidP="00F71C35">
      <w:pPr>
        <w:pStyle w:val="FP"/>
        <w:keepNext/>
        <w:rPr>
          <w:i/>
          <w:iCs/>
          <w:lang w:eastAsia="en-US"/>
        </w:rPr>
      </w:pPr>
      <w:r w:rsidRPr="00F71C35">
        <w:rPr>
          <w:i/>
          <w:iCs/>
          <w:lang w:eastAsia="en-US"/>
        </w:rPr>
        <w:t>Laurent (Nokia): provides r13</w:t>
      </w:r>
    </w:p>
    <w:p w14:paraId="23318CCB" w14:textId="77777777" w:rsidR="001A5B83" w:rsidRPr="00F71C35" w:rsidRDefault="001A5B83" w:rsidP="00F71C35">
      <w:pPr>
        <w:pStyle w:val="FP"/>
        <w:keepNext/>
        <w:rPr>
          <w:i/>
          <w:iCs/>
          <w:lang w:eastAsia="en-US"/>
        </w:rPr>
      </w:pPr>
      <w:r w:rsidRPr="00F71C35">
        <w:rPr>
          <w:i/>
          <w:iCs/>
          <w:lang w:eastAsia="en-US"/>
        </w:rPr>
        <w:t>Megha(Intel) provides r14</w:t>
      </w:r>
    </w:p>
    <w:p w14:paraId="0ACA8950" w14:textId="77777777" w:rsidR="001A5B83" w:rsidRPr="00F71C35" w:rsidRDefault="001A5B83" w:rsidP="00F71C35">
      <w:pPr>
        <w:pStyle w:val="FP"/>
        <w:keepNext/>
        <w:rPr>
          <w:i/>
          <w:iCs/>
          <w:lang w:eastAsia="en-US"/>
        </w:rPr>
      </w:pPr>
      <w:r w:rsidRPr="00F71C35">
        <w:rPr>
          <w:i/>
          <w:iCs/>
          <w:lang w:eastAsia="en-US"/>
        </w:rPr>
        <w:t>Fenqin (Huawei): provides comments</w:t>
      </w:r>
    </w:p>
    <w:p w14:paraId="55F0AEF5" w14:textId="77777777" w:rsidR="001A5B83" w:rsidRPr="00F71C35" w:rsidRDefault="001A5B83" w:rsidP="00F71C35">
      <w:pPr>
        <w:pStyle w:val="FP"/>
        <w:keepNext/>
        <w:rPr>
          <w:i/>
          <w:iCs/>
          <w:lang w:eastAsia="en-US"/>
        </w:rPr>
      </w:pPr>
      <w:r w:rsidRPr="00F71C35">
        <w:rPr>
          <w:i/>
          <w:iCs/>
          <w:lang w:eastAsia="en-US"/>
        </w:rPr>
        <w:t>==== 9.X, 10.X Revisions Deadline ====</w:t>
      </w:r>
    </w:p>
    <w:p w14:paraId="54EE9347" w14:textId="77777777" w:rsidR="001A5B83" w:rsidRPr="00F71C35" w:rsidRDefault="001A5B83" w:rsidP="00F71C35">
      <w:pPr>
        <w:pStyle w:val="FP"/>
        <w:keepNext/>
        <w:rPr>
          <w:i/>
          <w:iCs/>
          <w:lang w:eastAsia="en-US"/>
        </w:rPr>
      </w:pPr>
      <w:r w:rsidRPr="00F71C35">
        <w:rPr>
          <w:i/>
          <w:iCs/>
          <w:lang w:eastAsia="en-US"/>
        </w:rPr>
        <w:t>Jinguo(ZTE) provides comments and prefer r13.</w:t>
      </w:r>
    </w:p>
    <w:p w14:paraId="6DE02ED9" w14:textId="77777777" w:rsidR="001A5B83" w:rsidRPr="00F71C35" w:rsidRDefault="001A5B83" w:rsidP="00F71C35">
      <w:pPr>
        <w:pStyle w:val="FP"/>
        <w:keepNext/>
        <w:rPr>
          <w:i/>
          <w:iCs/>
          <w:lang w:eastAsia="en-US"/>
        </w:rPr>
      </w:pPr>
      <w:r w:rsidRPr="00F71C35">
        <w:rPr>
          <w:i/>
          <w:iCs/>
          <w:lang w:eastAsia="en-US"/>
        </w:rPr>
        <w:t>Rohit (AT&amp;T) supports r14</w:t>
      </w:r>
    </w:p>
    <w:p w14:paraId="2ED3E030" w14:textId="77777777" w:rsidR="001A5B83" w:rsidRPr="00F71C35" w:rsidRDefault="001A5B83" w:rsidP="00F71C35">
      <w:pPr>
        <w:pStyle w:val="FP"/>
        <w:keepNext/>
        <w:rPr>
          <w:i/>
          <w:iCs/>
          <w:lang w:eastAsia="en-US"/>
        </w:rPr>
      </w:pPr>
      <w:r w:rsidRPr="00F71C35">
        <w:rPr>
          <w:i/>
          <w:iCs/>
          <w:lang w:eastAsia="en-US"/>
        </w:rPr>
        <w:t>Laurent (Nokia): can live with R13, R11, R10; objects to any other version</w:t>
      </w:r>
    </w:p>
    <w:p w14:paraId="3721C97D" w14:textId="77777777" w:rsidR="001A5B83" w:rsidRPr="00F71C35" w:rsidRDefault="001A5B83" w:rsidP="00F71C35">
      <w:pPr>
        <w:pStyle w:val="FP"/>
        <w:keepNext/>
        <w:rPr>
          <w:i/>
          <w:iCs/>
          <w:lang w:eastAsia="en-US"/>
        </w:rPr>
      </w:pPr>
      <w:r w:rsidRPr="00F71C35">
        <w:rPr>
          <w:i/>
          <w:iCs/>
          <w:lang w:eastAsia="en-US"/>
        </w:rPr>
        <w:t>Stefan (Ericsson) can accept 03, r05, r09, r11, r13. Objects to other revisions</w:t>
      </w:r>
    </w:p>
    <w:p w14:paraId="57C758DA" w14:textId="77777777" w:rsidR="001A5B83" w:rsidRPr="00F71C35" w:rsidRDefault="001A5B83" w:rsidP="00F71C35">
      <w:pPr>
        <w:pStyle w:val="FP"/>
        <w:keepNext/>
        <w:rPr>
          <w:i/>
          <w:iCs/>
          <w:lang w:eastAsia="en-US"/>
        </w:rPr>
      </w:pPr>
      <w:r w:rsidRPr="00F71C35">
        <w:rPr>
          <w:i/>
          <w:iCs/>
          <w:lang w:eastAsia="en-US"/>
        </w:rPr>
        <w:t>Fenqin (Huawei) we also can only accept 03, r05, r09, r11, r13. Objects to other revisions</w:t>
      </w:r>
    </w:p>
    <w:p w14:paraId="241A72DB" w14:textId="77777777" w:rsidR="001A5B83" w:rsidRPr="00F71C35" w:rsidRDefault="001A5B83" w:rsidP="00F71C35">
      <w:pPr>
        <w:pStyle w:val="FP"/>
        <w:keepNext/>
        <w:rPr>
          <w:i/>
          <w:iCs/>
          <w:lang w:eastAsia="en-US"/>
        </w:rPr>
      </w:pPr>
      <w:r w:rsidRPr="00F71C35">
        <w:rPr>
          <w:i/>
          <w:iCs/>
          <w:lang w:eastAsia="en-US"/>
        </w:rPr>
        <w:t>Megha (Intel) provides comments and can only accept r08, r12, r14. Objects to all other revisions. Also propose to open this document on CC#5.</w:t>
      </w:r>
    </w:p>
    <w:p w14:paraId="2987FAD7" w14:textId="605DF5F5" w:rsidR="001A5B83" w:rsidRDefault="001A5B83" w:rsidP="00F71C35">
      <w:pPr>
        <w:pStyle w:val="FP"/>
        <w:keepNext/>
        <w:rPr>
          <w:i/>
          <w:iCs/>
          <w:lang w:eastAsia="en-US"/>
        </w:rPr>
      </w:pPr>
      <w:r w:rsidRPr="00F71C35">
        <w:rPr>
          <w:i/>
          <w:iCs/>
          <w:lang w:eastAsia="en-US"/>
        </w:rPr>
        <w:t>==== 9.X, 10.X Final Deadline ====</w:t>
      </w:r>
    </w:p>
    <w:p w14:paraId="0FB1A27B" w14:textId="77777777" w:rsidR="00155213" w:rsidRPr="00F71C35" w:rsidRDefault="00155213" w:rsidP="00F71C35">
      <w:pPr>
        <w:pStyle w:val="FP"/>
        <w:keepNext/>
        <w:rPr>
          <w:i/>
          <w:iCs/>
          <w:lang w:eastAsia="en-US"/>
        </w:rPr>
      </w:pPr>
    </w:p>
    <w:p w14:paraId="05EE7CC0" w14:textId="29347CFC" w:rsidR="00155213" w:rsidRPr="00155213" w:rsidRDefault="006E67E1" w:rsidP="006E67E1">
      <w:pPr>
        <w:keepNext/>
        <w:rPr>
          <w:rFonts w:cs="Arial"/>
          <w:b/>
        </w:rPr>
      </w:pPr>
      <w:r w:rsidRPr="00DA12F6">
        <w:rPr>
          <w:rFonts w:cs="Arial"/>
          <w:b/>
        </w:rPr>
        <w:t>Discussion and conclusion:</w:t>
      </w:r>
    </w:p>
    <w:p w14:paraId="7434806C" w14:textId="5DABA1F7" w:rsidR="00F71C35" w:rsidRDefault="00155213" w:rsidP="00F71C35">
      <w:pPr>
        <w:rPr>
          <w:lang w:eastAsia="en-US"/>
        </w:rPr>
      </w:pPr>
      <w:r>
        <w:rPr>
          <w:lang w:eastAsia="en-US"/>
        </w:rPr>
        <w:t xml:space="preserve">This was </w:t>
      </w:r>
      <w:r w:rsidRPr="00155213">
        <w:rPr>
          <w:color w:val="0000FF"/>
          <w:lang w:eastAsia="en-US"/>
        </w:rPr>
        <w:t>noted</w:t>
      </w:r>
      <w:r>
        <w:rPr>
          <w:lang w:eastAsia="en-US"/>
        </w:rPr>
        <w:t>.</w:t>
      </w:r>
    </w:p>
    <w:p w14:paraId="1C717971" w14:textId="404D23FE" w:rsidR="00155213" w:rsidRDefault="00155213" w:rsidP="00F71C35">
      <w:pPr>
        <w:rPr>
          <w:lang w:eastAsia="en-US"/>
        </w:rPr>
      </w:pPr>
    </w:p>
    <w:p w14:paraId="1DEAB40E" w14:textId="77777777" w:rsidR="00155213" w:rsidRDefault="00155213" w:rsidP="00155213">
      <w:pPr>
        <w:keepNext/>
        <w:pBdr>
          <w:top w:val="outset" w:sz="6" w:space="1" w:color="000000"/>
        </w:pBdr>
        <w:rPr>
          <w:lang w:eastAsia="en-US"/>
        </w:rPr>
      </w:pPr>
      <w:r w:rsidRPr="006E67E1">
        <w:rPr>
          <w:color w:val="0000FF"/>
          <w:lang w:eastAsia="en-US"/>
        </w:rPr>
        <w:t>S2-2207754</w:t>
      </w:r>
      <w:r>
        <w:rPr>
          <w:lang w:eastAsia="en-US"/>
        </w:rPr>
        <w:t xml:space="preserve"> (P-CR) KI#1 Interim conclusion on scenario 2 (Source: Samsung)</w:t>
      </w:r>
    </w:p>
    <w:p w14:paraId="607D544F" w14:textId="77777777" w:rsidR="00155213" w:rsidRPr="00F71C35" w:rsidRDefault="00155213" w:rsidP="00155213">
      <w:pPr>
        <w:keepNext/>
        <w:rPr>
          <w:b/>
          <w:bCs/>
          <w:lang w:eastAsia="en-US"/>
        </w:rPr>
      </w:pPr>
      <w:r w:rsidRPr="00DA12F6">
        <w:rPr>
          <w:rFonts w:cs="Arial"/>
          <w:b/>
        </w:rPr>
        <w:t>Discussion and conclusion:</w:t>
      </w:r>
    </w:p>
    <w:p w14:paraId="2F0D0E5F" w14:textId="10C8952B" w:rsidR="00155213" w:rsidRPr="003D2F4F" w:rsidRDefault="00155213" w:rsidP="00155213">
      <w:r>
        <w:rPr>
          <w:lang w:eastAsia="en-US"/>
        </w:rPr>
        <w:t xml:space="preserve">Revision of </w:t>
      </w:r>
      <w:r w:rsidRPr="006E67E1">
        <w:rPr>
          <w:color w:val="0000FF"/>
          <w:lang w:eastAsia="en-US"/>
        </w:rPr>
        <w:t>S2-2206</w:t>
      </w:r>
      <w:r>
        <w:rPr>
          <w:color w:val="0000FF"/>
          <w:lang w:eastAsia="en-US"/>
        </w:rPr>
        <w:t>848r18</w:t>
      </w:r>
      <w:r>
        <w:t xml:space="preserve">. </w:t>
      </w:r>
      <w:r w:rsidR="00630572">
        <w:t xml:space="preserve">Samsung had made a number of changes </w:t>
      </w:r>
      <w:r w:rsidR="003D2F4F">
        <w:t xml:space="preserve">on top of r16 </w:t>
      </w:r>
      <w:r w:rsidR="00630572">
        <w:t>and had received agreement from many companies. Huawei commented that the e-mail clarifies the changes to be made.</w:t>
      </w:r>
      <w:r w:rsidR="00630572" w:rsidRPr="003D2F4F">
        <w:rPr>
          <w:b/>
          <w:bCs/>
        </w:rPr>
        <w:t xml:space="preserve"> </w:t>
      </w:r>
      <w:r w:rsidR="003D2F4F" w:rsidRPr="003D2F4F">
        <w:rPr>
          <w:b/>
          <w:bCs/>
        </w:rPr>
        <w:t>r16 with changes</w:t>
      </w:r>
      <w:r w:rsidR="003D2F4F">
        <w:t xml:space="preserve"> was agreed and the revision in </w:t>
      </w:r>
      <w:r w:rsidR="003D2F4F" w:rsidRPr="006E67E1">
        <w:rPr>
          <w:color w:val="0000FF"/>
          <w:lang w:eastAsia="en-US"/>
        </w:rPr>
        <w:t>S2-2207754</w:t>
      </w:r>
      <w:r w:rsidR="003D2F4F">
        <w:t xml:space="preserve"> was </w:t>
      </w:r>
      <w:r w:rsidR="003D2F4F" w:rsidRPr="00C3284B">
        <w:rPr>
          <w:color w:val="FF0000"/>
          <w:lang w:eastAsia="en-US"/>
        </w:rPr>
        <w:t>approved</w:t>
      </w:r>
      <w:r w:rsidR="003D2F4F">
        <w:t>.</w:t>
      </w:r>
    </w:p>
    <w:p w14:paraId="6A6A99EB" w14:textId="11A77D1D" w:rsidR="00155213" w:rsidRDefault="00155213" w:rsidP="00F71C35">
      <w:pPr>
        <w:rPr>
          <w:lang w:eastAsia="en-US"/>
        </w:rPr>
      </w:pPr>
    </w:p>
    <w:p w14:paraId="374313A7" w14:textId="556FEEAA" w:rsidR="00630572" w:rsidRDefault="00E408F6" w:rsidP="00630572">
      <w:pPr>
        <w:keepNext/>
        <w:pBdr>
          <w:top w:val="outset" w:sz="6" w:space="1" w:color="000000"/>
        </w:pBdr>
        <w:rPr>
          <w:lang w:eastAsia="en-US"/>
        </w:rPr>
      </w:pPr>
      <w:r w:rsidRPr="006E67E1">
        <w:rPr>
          <w:color w:val="0000FF"/>
          <w:lang w:eastAsia="en-US"/>
        </w:rPr>
        <w:t>S2-220</w:t>
      </w:r>
      <w:r>
        <w:rPr>
          <w:color w:val="0000FF"/>
          <w:lang w:eastAsia="en-US"/>
        </w:rPr>
        <w:t>5829</w:t>
      </w:r>
      <w:r w:rsidR="00630572">
        <w:rPr>
          <w:lang w:eastAsia="en-US"/>
        </w:rPr>
        <w:t xml:space="preserve"> (P-CR) KI#3, Sol #41: update to remove one editor s note, clarification of impacts and correction/clarification of references (Source: Ericsson)</w:t>
      </w:r>
    </w:p>
    <w:p w14:paraId="5A575E72" w14:textId="77777777" w:rsidR="00630572" w:rsidRPr="00F71C35" w:rsidRDefault="00630572" w:rsidP="00630572">
      <w:pPr>
        <w:keepNext/>
        <w:rPr>
          <w:b/>
          <w:bCs/>
          <w:lang w:eastAsia="en-US"/>
        </w:rPr>
      </w:pPr>
      <w:r w:rsidRPr="00DA12F6">
        <w:rPr>
          <w:rFonts w:cs="Arial"/>
          <w:b/>
        </w:rPr>
        <w:t>Discussion and conclusion:</w:t>
      </w:r>
    </w:p>
    <w:p w14:paraId="64CF2B94" w14:textId="14C8CEFB" w:rsidR="00630572" w:rsidRPr="00013FD2" w:rsidRDefault="00630572" w:rsidP="00630572">
      <w:r w:rsidRPr="006E67E1">
        <w:rPr>
          <w:color w:val="0000FF"/>
          <w:lang w:eastAsia="en-US"/>
        </w:rPr>
        <w:t>S2-220</w:t>
      </w:r>
      <w:r>
        <w:rPr>
          <w:color w:val="0000FF"/>
          <w:lang w:eastAsia="en-US"/>
        </w:rPr>
        <w:t>5829r02</w:t>
      </w:r>
      <w:r w:rsidR="006D5DDE">
        <w:t xml:space="preserve"> was originally revised to </w:t>
      </w:r>
      <w:r w:rsidR="006D5DDE" w:rsidRPr="006E67E1">
        <w:rPr>
          <w:color w:val="0000FF"/>
          <w:lang w:eastAsia="en-US"/>
        </w:rPr>
        <w:t>S2-2207777</w:t>
      </w:r>
      <w:r>
        <w:t>. Ericsson commented that the note was unrelated to the CR, so r02 is acceptable, but only without the note. Vivo replied that the note is considered necessary. Ericsson replied that Vivo can create their own CR to add this note which is unrelated to th</w:t>
      </w:r>
      <w:r w:rsidR="00013FD2">
        <w:t>is</w:t>
      </w:r>
      <w:r>
        <w:t xml:space="preserve"> </w:t>
      </w:r>
      <w:r w:rsidR="00013FD2">
        <w:t xml:space="preserve">CR. Ericsson suggested considering again r00, which had not received an objection. </w:t>
      </w:r>
      <w:r w:rsidR="00013FD2" w:rsidRPr="006E67E1">
        <w:rPr>
          <w:color w:val="0000FF"/>
          <w:lang w:eastAsia="en-US"/>
        </w:rPr>
        <w:t>S2-220</w:t>
      </w:r>
      <w:r w:rsidR="00013FD2">
        <w:rPr>
          <w:color w:val="0000FF"/>
          <w:lang w:eastAsia="en-US"/>
        </w:rPr>
        <w:t>5829</w:t>
      </w:r>
      <w:r w:rsidR="00013FD2">
        <w:t xml:space="preserve"> was then </w:t>
      </w:r>
      <w:r w:rsidR="00013FD2" w:rsidRPr="00C3284B">
        <w:rPr>
          <w:color w:val="0000FF"/>
        </w:rPr>
        <w:t>noted</w:t>
      </w:r>
      <w:r w:rsidR="00013FD2">
        <w:t xml:space="preserve"> and </w:t>
      </w:r>
      <w:r w:rsidR="00013FD2" w:rsidRPr="006E67E1">
        <w:rPr>
          <w:color w:val="0000FF"/>
          <w:lang w:eastAsia="en-US"/>
        </w:rPr>
        <w:t>S2-2207777</w:t>
      </w:r>
      <w:r w:rsidR="00013FD2">
        <w:t xml:space="preserve"> was </w:t>
      </w:r>
      <w:r w:rsidR="00013FD2" w:rsidRPr="00013FD2">
        <w:rPr>
          <w:color w:val="FF0000"/>
        </w:rPr>
        <w:t>withdrawn</w:t>
      </w:r>
      <w:r w:rsidR="00013FD2">
        <w:t>.</w:t>
      </w:r>
    </w:p>
    <w:p w14:paraId="214B8CE4" w14:textId="77777777" w:rsidR="00013FD2" w:rsidRDefault="00013FD2" w:rsidP="00630572"/>
    <w:p w14:paraId="65FE3D3B" w14:textId="77777777" w:rsidR="00013FD2" w:rsidRDefault="00013FD2" w:rsidP="00013FD2">
      <w:pPr>
        <w:keepNext/>
        <w:pBdr>
          <w:top w:val="outset" w:sz="6" w:space="1" w:color="000000"/>
        </w:pBdr>
        <w:rPr>
          <w:lang w:eastAsia="en-US"/>
        </w:rPr>
      </w:pPr>
      <w:r w:rsidRPr="006E67E1">
        <w:rPr>
          <w:color w:val="0000FF"/>
          <w:lang w:eastAsia="en-US"/>
        </w:rPr>
        <w:lastRenderedPageBreak/>
        <w:t>S2-2206883</w:t>
      </w:r>
      <w:r>
        <w:rPr>
          <w:lang w:eastAsia="en-US"/>
        </w:rPr>
        <w:t xml:space="preserve"> (LS OUT) [DRAFT] LS on N6 PDU Set identification and marking (Source: Qualcomm Incorporated)</w:t>
      </w:r>
    </w:p>
    <w:p w14:paraId="657FF924" w14:textId="77777777" w:rsidR="00013FD2" w:rsidRPr="00F71C35" w:rsidRDefault="00013FD2" w:rsidP="00013FD2">
      <w:pPr>
        <w:pStyle w:val="FP"/>
        <w:keepNext/>
        <w:rPr>
          <w:b/>
          <w:bCs/>
          <w:i/>
          <w:iCs/>
          <w:lang w:eastAsia="en-US"/>
        </w:rPr>
      </w:pPr>
      <w:r w:rsidRPr="00F71C35">
        <w:rPr>
          <w:b/>
          <w:bCs/>
          <w:i/>
          <w:iCs/>
          <w:lang w:eastAsia="en-US"/>
        </w:rPr>
        <w:t>e-mail comments:</w:t>
      </w:r>
    </w:p>
    <w:p w14:paraId="7985CBD1" w14:textId="77777777" w:rsidR="00013FD2" w:rsidRPr="00EF4810" w:rsidRDefault="00013FD2" w:rsidP="00013FD2">
      <w:pPr>
        <w:pStyle w:val="FP"/>
        <w:keepNext/>
        <w:rPr>
          <w:i/>
          <w:iCs/>
          <w:lang w:eastAsia="en-US"/>
        </w:rPr>
      </w:pPr>
      <w:r w:rsidRPr="00EF4810">
        <w:rPr>
          <w:i/>
          <w:iCs/>
          <w:lang w:eastAsia="en-US"/>
        </w:rPr>
        <w:t>Hui (Huawei) provides comments.</w:t>
      </w:r>
    </w:p>
    <w:p w14:paraId="1CE906CA" w14:textId="77777777" w:rsidR="00013FD2" w:rsidRPr="00EF4810" w:rsidRDefault="00013FD2" w:rsidP="00013FD2">
      <w:pPr>
        <w:pStyle w:val="FP"/>
        <w:keepNext/>
        <w:rPr>
          <w:i/>
          <w:iCs/>
          <w:lang w:eastAsia="en-US"/>
        </w:rPr>
      </w:pPr>
      <w:r w:rsidRPr="00EF4810">
        <w:rPr>
          <w:i/>
          <w:iCs/>
          <w:lang w:eastAsia="en-US"/>
        </w:rPr>
        <w:t>Devaki (Nokia) shares the same view as Hui, believes that the LS out might be a bit too pre-mature. Proposes to note the LS out for this meeting.</w:t>
      </w:r>
    </w:p>
    <w:p w14:paraId="32B64295" w14:textId="77777777" w:rsidR="00013FD2" w:rsidRPr="00EF4810" w:rsidRDefault="00013FD2" w:rsidP="00013FD2">
      <w:pPr>
        <w:pStyle w:val="FP"/>
        <w:keepNext/>
        <w:rPr>
          <w:i/>
          <w:iCs/>
          <w:lang w:eastAsia="en-US"/>
        </w:rPr>
      </w:pPr>
      <w:r w:rsidRPr="00EF4810">
        <w:rPr>
          <w:i/>
          <w:iCs/>
          <w:lang w:eastAsia="en-US"/>
        </w:rPr>
        <w:t>Paul (Ericsson) shares also the view that this LS is premature and proposes to note it.</w:t>
      </w:r>
    </w:p>
    <w:p w14:paraId="152527BF" w14:textId="77777777" w:rsidR="00013FD2" w:rsidRPr="00EF4810" w:rsidRDefault="00013FD2" w:rsidP="00013FD2">
      <w:pPr>
        <w:pStyle w:val="FP"/>
        <w:keepNext/>
        <w:rPr>
          <w:i/>
          <w:iCs/>
          <w:lang w:eastAsia="en-US"/>
        </w:rPr>
      </w:pPr>
      <w:r w:rsidRPr="00EF4810">
        <w:rPr>
          <w:i/>
          <w:iCs/>
          <w:lang w:eastAsia="en-US"/>
        </w:rPr>
        <w:t>Hui (Huawei) proposes to revise this paper to ask further questions identified during the meeting to SA4, and provide r01.</w:t>
      </w:r>
    </w:p>
    <w:p w14:paraId="4D728727" w14:textId="77777777" w:rsidR="00013FD2" w:rsidRPr="00EF4810" w:rsidRDefault="00013FD2" w:rsidP="00013FD2">
      <w:pPr>
        <w:pStyle w:val="FP"/>
        <w:keepNext/>
        <w:rPr>
          <w:i/>
          <w:iCs/>
          <w:lang w:eastAsia="en-US"/>
        </w:rPr>
      </w:pPr>
      <w:r w:rsidRPr="00EF4810">
        <w:rPr>
          <w:i/>
          <w:iCs/>
          <w:lang w:eastAsia="en-US"/>
        </w:rPr>
        <w:t>Saso (Intel) supports r01; asks a question.</w:t>
      </w:r>
    </w:p>
    <w:p w14:paraId="3DB7C8EC" w14:textId="77777777" w:rsidR="00013FD2" w:rsidRPr="00EF4810" w:rsidRDefault="00013FD2" w:rsidP="00013FD2">
      <w:pPr>
        <w:pStyle w:val="FP"/>
        <w:keepNext/>
        <w:rPr>
          <w:i/>
          <w:iCs/>
          <w:lang w:eastAsia="en-US"/>
        </w:rPr>
      </w:pPr>
      <w:r w:rsidRPr="00EF4810">
        <w:rPr>
          <w:i/>
          <w:iCs/>
          <w:lang w:eastAsia="en-US"/>
        </w:rPr>
        <w:t>Paul (Ericsson) asks question for clarification.</w:t>
      </w:r>
    </w:p>
    <w:p w14:paraId="4EA3D2D6" w14:textId="77777777" w:rsidR="00013FD2" w:rsidRPr="00EF4810" w:rsidRDefault="00013FD2" w:rsidP="00013FD2">
      <w:pPr>
        <w:pStyle w:val="FP"/>
        <w:keepNext/>
        <w:rPr>
          <w:i/>
          <w:iCs/>
          <w:lang w:eastAsia="en-US"/>
        </w:rPr>
      </w:pPr>
      <w:r w:rsidRPr="00EF4810">
        <w:rPr>
          <w:i/>
          <w:iCs/>
          <w:lang w:eastAsia="en-US"/>
        </w:rPr>
        <w:t>Paul (Ericsson) provides r02.</w:t>
      </w:r>
    </w:p>
    <w:p w14:paraId="7DDC320E" w14:textId="77777777" w:rsidR="00013FD2" w:rsidRPr="00EF4810" w:rsidRDefault="00013FD2" w:rsidP="00013FD2">
      <w:pPr>
        <w:pStyle w:val="FP"/>
        <w:keepNext/>
        <w:rPr>
          <w:i/>
          <w:iCs/>
          <w:lang w:eastAsia="en-US"/>
        </w:rPr>
      </w:pPr>
      <w:r w:rsidRPr="00EF4810">
        <w:rPr>
          <w:i/>
          <w:iCs/>
          <w:lang w:eastAsia="en-US"/>
        </w:rPr>
        <w:t>==== 9.X, 10.X Revisions Deadline ====</w:t>
      </w:r>
    </w:p>
    <w:p w14:paraId="03794CE2" w14:textId="77777777" w:rsidR="00013FD2" w:rsidRPr="00EF4810" w:rsidRDefault="00013FD2" w:rsidP="00013FD2">
      <w:pPr>
        <w:pStyle w:val="FP"/>
        <w:keepNext/>
        <w:rPr>
          <w:i/>
          <w:iCs/>
          <w:lang w:eastAsia="en-US"/>
        </w:rPr>
      </w:pPr>
      <w:r w:rsidRPr="00EF4810">
        <w:rPr>
          <w:i/>
          <w:iCs/>
          <w:lang w:eastAsia="en-US"/>
        </w:rPr>
        <w:t>Hui (Huawei) replies to Paul.</w:t>
      </w:r>
    </w:p>
    <w:p w14:paraId="5F872F13" w14:textId="77777777" w:rsidR="00013FD2" w:rsidRPr="00EF4810" w:rsidRDefault="00013FD2" w:rsidP="00013FD2">
      <w:pPr>
        <w:pStyle w:val="FP"/>
        <w:keepNext/>
        <w:rPr>
          <w:i/>
          <w:iCs/>
          <w:lang w:eastAsia="en-US"/>
        </w:rPr>
      </w:pPr>
      <w:r w:rsidRPr="00EF4810">
        <w:rPr>
          <w:i/>
          <w:iCs/>
          <w:lang w:eastAsia="en-US"/>
        </w:rPr>
        <w:t>Dario (Qualcomm) is OK w/ r01 with change '. If yes' --&gt; ', and'.</w:t>
      </w:r>
    </w:p>
    <w:p w14:paraId="6025D5D9" w14:textId="77777777" w:rsidR="00013FD2" w:rsidRPr="00EF4810" w:rsidRDefault="00013FD2" w:rsidP="00013FD2">
      <w:pPr>
        <w:pStyle w:val="FP"/>
        <w:keepNext/>
        <w:rPr>
          <w:i/>
          <w:iCs/>
          <w:lang w:eastAsia="en-US"/>
        </w:rPr>
      </w:pPr>
      <w:r w:rsidRPr="00EF4810">
        <w:rPr>
          <w:i/>
          <w:iCs/>
          <w:lang w:eastAsia="en-US"/>
        </w:rPr>
        <w:t>Dario (Qualcomm) is NOT OK with r02.</w:t>
      </w:r>
    </w:p>
    <w:p w14:paraId="2689DFE4" w14:textId="77777777" w:rsidR="00013FD2" w:rsidRPr="00EF4810" w:rsidRDefault="00013FD2" w:rsidP="00013FD2">
      <w:pPr>
        <w:pStyle w:val="FP"/>
        <w:keepNext/>
        <w:rPr>
          <w:i/>
          <w:iCs/>
          <w:lang w:eastAsia="en-US"/>
        </w:rPr>
      </w:pPr>
      <w:r w:rsidRPr="00EF4810">
        <w:rPr>
          <w:i/>
          <w:iCs/>
          <w:lang w:eastAsia="en-US"/>
        </w:rPr>
        <w:t>Xiaowan Ke(vivo) disagrees the original version and all the revisions.</w:t>
      </w:r>
    </w:p>
    <w:p w14:paraId="125F038D" w14:textId="77777777" w:rsidR="00013FD2" w:rsidRPr="00EF4810" w:rsidRDefault="00013FD2" w:rsidP="00013FD2">
      <w:pPr>
        <w:pStyle w:val="FP"/>
        <w:keepNext/>
        <w:rPr>
          <w:i/>
          <w:iCs/>
          <w:lang w:eastAsia="en-US"/>
        </w:rPr>
      </w:pPr>
      <w:r w:rsidRPr="00EF4810">
        <w:rPr>
          <w:i/>
          <w:iCs/>
          <w:lang w:eastAsia="en-US"/>
        </w:rPr>
        <w:t>Hui (Huawei) asks questions.</w:t>
      </w:r>
    </w:p>
    <w:p w14:paraId="6217E3E7" w14:textId="77777777" w:rsidR="00013FD2" w:rsidRPr="00EF4810" w:rsidRDefault="00013FD2" w:rsidP="00013FD2">
      <w:pPr>
        <w:pStyle w:val="FP"/>
        <w:keepNext/>
        <w:rPr>
          <w:i/>
          <w:iCs/>
          <w:lang w:eastAsia="en-US"/>
        </w:rPr>
      </w:pPr>
      <w:r w:rsidRPr="00EF4810">
        <w:rPr>
          <w:i/>
          <w:iCs/>
          <w:lang w:eastAsia="en-US"/>
        </w:rPr>
        <w:t>Xiaowan Ke(vivo) replies to Hui (Huawei) : I can revoke my objection to r01 if r01 add. 'SA2 would like to ask SA4 whether the following scenario exists for some XR service flow: the non-I frames(e.g. P frame or B frame) transmitted/decoded between two successive I frames directly or indirectly refers to the 1st I frame of the two successive I frames'</w:t>
      </w:r>
    </w:p>
    <w:p w14:paraId="498F1126" w14:textId="77777777" w:rsidR="00013FD2" w:rsidRPr="00EF4810" w:rsidRDefault="00013FD2" w:rsidP="00013FD2">
      <w:pPr>
        <w:pStyle w:val="FP"/>
        <w:keepNext/>
        <w:rPr>
          <w:i/>
          <w:iCs/>
          <w:lang w:eastAsia="en-US"/>
        </w:rPr>
      </w:pPr>
      <w:r w:rsidRPr="00EF4810">
        <w:rPr>
          <w:i/>
          <w:iCs/>
          <w:lang w:eastAsia="en-US"/>
        </w:rPr>
        <w:t>Hui (Huawei) thanks Xiaowan for revoking the objection and would like to check other's views.</w:t>
      </w:r>
    </w:p>
    <w:p w14:paraId="1091BECB" w14:textId="77777777" w:rsidR="00013FD2" w:rsidRPr="00EF4810" w:rsidRDefault="00013FD2" w:rsidP="00013FD2">
      <w:pPr>
        <w:pStyle w:val="FP"/>
        <w:keepNext/>
        <w:rPr>
          <w:i/>
          <w:iCs/>
          <w:lang w:eastAsia="en-US"/>
        </w:rPr>
      </w:pPr>
      <w:r w:rsidRPr="00EF4810">
        <w:rPr>
          <w:i/>
          <w:iCs/>
          <w:lang w:eastAsia="en-US"/>
        </w:rPr>
        <w:t>Saso (Intel) replies to Hui (Huawei) that the third question should be checked with Curt.</w:t>
      </w:r>
    </w:p>
    <w:p w14:paraId="42511902" w14:textId="77777777" w:rsidR="00013FD2" w:rsidRPr="00EF4810" w:rsidRDefault="00013FD2" w:rsidP="00013FD2">
      <w:pPr>
        <w:pStyle w:val="FP"/>
        <w:keepNext/>
        <w:rPr>
          <w:i/>
          <w:iCs/>
          <w:lang w:eastAsia="en-US"/>
        </w:rPr>
      </w:pPr>
      <w:r w:rsidRPr="00EF4810">
        <w:rPr>
          <w:i/>
          <w:iCs/>
          <w:lang w:eastAsia="en-US"/>
        </w:rPr>
        <w:t>Hui (Huawei) proposes a draft to continue the discussion until CC#5.</w:t>
      </w:r>
    </w:p>
    <w:p w14:paraId="3C394276" w14:textId="77777777" w:rsidR="00013FD2" w:rsidRPr="00EF4810" w:rsidRDefault="00013FD2" w:rsidP="00013FD2">
      <w:pPr>
        <w:pStyle w:val="FP"/>
        <w:keepNext/>
        <w:rPr>
          <w:i/>
          <w:iCs/>
          <w:lang w:eastAsia="en-US"/>
        </w:rPr>
      </w:pPr>
      <w:r w:rsidRPr="00EF4810">
        <w:rPr>
          <w:i/>
          <w:iCs/>
          <w:lang w:eastAsia="en-US"/>
        </w:rPr>
        <w:t>Devaki (Nokia) objects to the original version. R03 (= r01 + 3 changes) could be considered but this is after the deadline thus needs further time for review.</w:t>
      </w:r>
    </w:p>
    <w:p w14:paraId="7BB76F72" w14:textId="77777777" w:rsidR="00013FD2" w:rsidRPr="00EF4810" w:rsidRDefault="00013FD2" w:rsidP="00013FD2">
      <w:pPr>
        <w:pStyle w:val="FP"/>
        <w:keepNext/>
        <w:rPr>
          <w:i/>
          <w:iCs/>
          <w:lang w:eastAsia="en-US"/>
        </w:rPr>
      </w:pPr>
      <w:r w:rsidRPr="00EF4810">
        <w:rPr>
          <w:i/>
          <w:iCs/>
          <w:lang w:eastAsia="en-US"/>
        </w:rPr>
        <w:t>Devaki (Nokia) comments that the LS out to other groups should be based on items with larger consensus in SA2, not simply based on individual solutions.</w:t>
      </w:r>
    </w:p>
    <w:p w14:paraId="473B6CAA" w14:textId="77777777" w:rsidR="00013FD2" w:rsidRPr="00EF4810" w:rsidRDefault="00013FD2" w:rsidP="00013FD2">
      <w:pPr>
        <w:pStyle w:val="FP"/>
        <w:keepNext/>
        <w:rPr>
          <w:i/>
          <w:iCs/>
          <w:lang w:eastAsia="en-US"/>
        </w:rPr>
      </w:pPr>
      <w:r w:rsidRPr="00EF4810">
        <w:rPr>
          <w:i/>
          <w:iCs/>
          <w:lang w:eastAsia="en-US"/>
        </w:rPr>
        <w:t>Hui (Huawei) replies to Devaki.</w:t>
      </w:r>
    </w:p>
    <w:p w14:paraId="4DC48029" w14:textId="77777777" w:rsidR="00013FD2" w:rsidRPr="00EF4810" w:rsidRDefault="00013FD2" w:rsidP="00013FD2">
      <w:pPr>
        <w:pStyle w:val="FP"/>
        <w:keepNext/>
        <w:rPr>
          <w:i/>
          <w:iCs/>
          <w:lang w:eastAsia="en-US"/>
        </w:rPr>
      </w:pPr>
      <w:r w:rsidRPr="00EF4810">
        <w:rPr>
          <w:i/>
          <w:iCs/>
          <w:lang w:eastAsia="en-US"/>
        </w:rPr>
        <w:t>Zhuoyun (Tencent) is fine with the draft and would like to continue the discussion on it.</w:t>
      </w:r>
    </w:p>
    <w:p w14:paraId="06758CE6" w14:textId="667D6AEC" w:rsidR="00013FD2" w:rsidRDefault="00013FD2" w:rsidP="00013FD2">
      <w:pPr>
        <w:pStyle w:val="FP"/>
        <w:keepNext/>
        <w:rPr>
          <w:i/>
          <w:iCs/>
          <w:lang w:eastAsia="en-US"/>
        </w:rPr>
      </w:pPr>
      <w:r w:rsidRPr="00EF4810">
        <w:rPr>
          <w:i/>
          <w:iCs/>
          <w:lang w:eastAsia="en-US"/>
        </w:rPr>
        <w:t>==== 9.X, 10.X Final Deadline ====</w:t>
      </w:r>
    </w:p>
    <w:p w14:paraId="747BBE5E" w14:textId="77777777" w:rsidR="00013FD2" w:rsidRPr="00EF4810" w:rsidRDefault="00013FD2" w:rsidP="00013FD2">
      <w:pPr>
        <w:pStyle w:val="FP"/>
        <w:keepNext/>
        <w:rPr>
          <w:i/>
          <w:iCs/>
          <w:lang w:eastAsia="en-US"/>
        </w:rPr>
      </w:pPr>
    </w:p>
    <w:p w14:paraId="4AE607D1" w14:textId="77777777" w:rsidR="00013FD2" w:rsidRPr="00F71C35" w:rsidRDefault="00013FD2" w:rsidP="00013FD2">
      <w:pPr>
        <w:keepNext/>
        <w:rPr>
          <w:b/>
          <w:bCs/>
          <w:lang w:eastAsia="en-US"/>
        </w:rPr>
      </w:pPr>
      <w:r w:rsidRPr="00DA12F6">
        <w:rPr>
          <w:rFonts w:cs="Arial"/>
          <w:b/>
        </w:rPr>
        <w:t>Discussion and conclusion:</w:t>
      </w:r>
    </w:p>
    <w:p w14:paraId="75C6CB98" w14:textId="163EA6D4" w:rsidR="00013FD2" w:rsidRPr="00B87FAD" w:rsidRDefault="00013FD2" w:rsidP="00013FD2">
      <w:r>
        <w:rPr>
          <w:lang w:eastAsia="en-US"/>
        </w:rPr>
        <w:t>Qualcomm proposed r04 in the CC#5 folder. Tencent commented that Q4 should be removed.</w:t>
      </w:r>
      <w:r w:rsidR="00735FF5">
        <w:rPr>
          <w:lang w:eastAsia="en-US"/>
        </w:rPr>
        <w:t xml:space="preserve"> Ericsson commented that Tencent commented that this does not work and therefore advice from the relevant experts was requested on this, so Q4 was added. Tencent agreed that Q4 could remain in the LS, but this is not related to protocol design. r04</w:t>
      </w:r>
      <w:r w:rsidR="00B87FAD">
        <w:rPr>
          <w:lang w:eastAsia="en-US"/>
        </w:rPr>
        <w:t xml:space="preserve"> </w:t>
      </w:r>
      <w:r w:rsidR="00735FF5">
        <w:rPr>
          <w:lang w:eastAsia="en-US"/>
        </w:rPr>
        <w:t xml:space="preserve">was agreed and was revised to </w:t>
      </w:r>
      <w:r w:rsidR="00735FF5" w:rsidRPr="00B87FAD">
        <w:rPr>
          <w:color w:val="0000FF"/>
          <w:lang w:eastAsia="en-US"/>
        </w:rPr>
        <w:t>S2-220</w:t>
      </w:r>
      <w:r w:rsidR="00B87FAD" w:rsidRPr="00B87FAD">
        <w:rPr>
          <w:color w:val="0000FF"/>
          <w:lang w:eastAsia="en-US"/>
        </w:rPr>
        <w:t>7887</w:t>
      </w:r>
      <w:r w:rsidR="00B87FAD">
        <w:rPr>
          <w:lang w:eastAsia="en-US"/>
        </w:rPr>
        <w:t xml:space="preserve">, which was </w:t>
      </w:r>
      <w:r w:rsidR="00B87FAD" w:rsidRPr="00B87FAD">
        <w:rPr>
          <w:color w:val="FF0000"/>
          <w:lang w:eastAsia="en-US"/>
        </w:rPr>
        <w:t>approved</w:t>
      </w:r>
      <w:r w:rsidR="00B87FAD">
        <w:t>.</w:t>
      </w:r>
    </w:p>
    <w:p w14:paraId="58AF8381" w14:textId="77777777" w:rsidR="00013FD2" w:rsidRDefault="00013FD2" w:rsidP="00013FD2">
      <w:pPr>
        <w:rPr>
          <w:lang w:eastAsia="en-US"/>
        </w:rPr>
      </w:pPr>
    </w:p>
    <w:p w14:paraId="52705797" w14:textId="320FBC84" w:rsidR="00B87FAD" w:rsidRDefault="006D5DDE" w:rsidP="00B87FAD">
      <w:pPr>
        <w:keepNext/>
        <w:pBdr>
          <w:top w:val="outset" w:sz="6" w:space="1" w:color="000000"/>
        </w:pBdr>
        <w:rPr>
          <w:lang w:eastAsia="en-US"/>
        </w:rPr>
      </w:pPr>
      <w:r w:rsidRPr="006E67E1">
        <w:rPr>
          <w:color w:val="0000FF"/>
          <w:lang w:eastAsia="en-US"/>
        </w:rPr>
        <w:t>S2-220</w:t>
      </w:r>
      <w:r>
        <w:rPr>
          <w:color w:val="0000FF"/>
          <w:lang w:eastAsia="en-US"/>
        </w:rPr>
        <w:t>6886</w:t>
      </w:r>
      <w:r>
        <w:rPr>
          <w:lang w:eastAsia="en-US"/>
        </w:rPr>
        <w:t xml:space="preserve"> </w:t>
      </w:r>
      <w:r w:rsidR="00B87FAD">
        <w:rPr>
          <w:lang w:eastAsia="en-US"/>
        </w:rPr>
        <w:t>(P-CR) Ki#8: Evaluation and conclusions (Source: Qualcomm Incorporated)</w:t>
      </w:r>
    </w:p>
    <w:p w14:paraId="53F9C5E2" w14:textId="77777777" w:rsidR="00B87FAD" w:rsidRPr="00F71C35" w:rsidRDefault="00B87FAD" w:rsidP="00B87FAD">
      <w:pPr>
        <w:keepNext/>
        <w:rPr>
          <w:b/>
          <w:bCs/>
          <w:lang w:eastAsia="en-US"/>
        </w:rPr>
      </w:pPr>
      <w:r w:rsidRPr="00DA12F6">
        <w:rPr>
          <w:rFonts w:cs="Arial"/>
          <w:b/>
        </w:rPr>
        <w:t>Discussion and conclusion:</w:t>
      </w:r>
    </w:p>
    <w:p w14:paraId="1E241A34" w14:textId="0BD55D38" w:rsidR="00822DCA" w:rsidRPr="00822DCA" w:rsidRDefault="006D5DDE" w:rsidP="005F12EB">
      <w:r w:rsidRPr="006E67E1">
        <w:rPr>
          <w:color w:val="0000FF"/>
          <w:lang w:eastAsia="en-US"/>
        </w:rPr>
        <w:t>S2-220</w:t>
      </w:r>
      <w:r>
        <w:rPr>
          <w:color w:val="0000FF"/>
          <w:lang w:eastAsia="en-US"/>
        </w:rPr>
        <w:t>6886</w:t>
      </w:r>
      <w:r w:rsidR="00B87FAD">
        <w:rPr>
          <w:color w:val="0000FF"/>
          <w:lang w:eastAsia="en-US"/>
        </w:rPr>
        <w:t>r11</w:t>
      </w:r>
      <w:r w:rsidRPr="006D5DDE">
        <w:t xml:space="preserve"> </w:t>
      </w:r>
      <w:r>
        <w:t xml:space="preserve">was originally revised to </w:t>
      </w:r>
      <w:r w:rsidRPr="006E67E1">
        <w:rPr>
          <w:color w:val="0000FF"/>
          <w:lang w:eastAsia="en-US"/>
        </w:rPr>
        <w:t>S2-2207798</w:t>
      </w:r>
      <w:r w:rsidR="00B87FAD">
        <w:t>. Qualcomm suggested reinstating the first Editor's Note and adding another one. Tencent commented that there is no need for the additiona</w:t>
      </w:r>
      <w:r w:rsidR="00822DCA">
        <w:t>l Editor's Note,</w:t>
      </w:r>
      <w:r w:rsidR="00B87FAD">
        <w:t xml:space="preserve"> as this question has been </w:t>
      </w:r>
      <w:r w:rsidR="00822DCA">
        <w:t>answered</w:t>
      </w:r>
      <w:r w:rsidR="00B87FAD">
        <w:t xml:space="preserve">. </w:t>
      </w:r>
      <w:r w:rsidR="00822DCA">
        <w:t xml:space="preserve">Vivo asked for clarification of the base version used. Qualcomm replied that r11 was used as it was more acceptable. Vivo asked to revert to r10 which contains the information in the Editor's Note. </w:t>
      </w:r>
      <w:r w:rsidR="003D2F4F">
        <w:t xml:space="preserve">Qualcomm </w:t>
      </w:r>
      <w:r w:rsidR="000E7988">
        <w:t xml:space="preserve">proposed r10 keeping the first Editor's Note and replacing the second Editor's note. It was clarified that this removes the Jitter part. </w:t>
      </w:r>
      <w:r w:rsidR="005F12EB">
        <w:t xml:space="preserve">There was no agreement on this and </w:t>
      </w:r>
      <w:r w:rsidR="00822DCA" w:rsidRPr="005F12EB">
        <w:rPr>
          <w:color w:val="0000FF"/>
          <w:lang w:eastAsia="en-US"/>
        </w:rPr>
        <w:t>S2-2206886</w:t>
      </w:r>
      <w:r w:rsidR="00822DCA" w:rsidRPr="005F12EB">
        <w:t xml:space="preserve"> was </w:t>
      </w:r>
      <w:r w:rsidR="00822DCA" w:rsidRPr="005F12EB">
        <w:rPr>
          <w:color w:val="0000FF"/>
        </w:rPr>
        <w:t>noted</w:t>
      </w:r>
      <w:r w:rsidR="00822DCA" w:rsidRPr="005F12EB">
        <w:t xml:space="preserve"> and </w:t>
      </w:r>
      <w:r w:rsidR="00822DCA" w:rsidRPr="005F12EB">
        <w:rPr>
          <w:color w:val="0000FF"/>
          <w:lang w:eastAsia="en-US"/>
        </w:rPr>
        <w:t>S2-2207798</w:t>
      </w:r>
      <w:r w:rsidR="00822DCA" w:rsidRPr="005F12EB">
        <w:t xml:space="preserve"> was </w:t>
      </w:r>
      <w:r w:rsidR="00822DCA" w:rsidRPr="005F12EB">
        <w:rPr>
          <w:color w:val="FF0000"/>
        </w:rPr>
        <w:t>withdrawn</w:t>
      </w:r>
      <w:r w:rsidR="00822DCA" w:rsidRPr="005F12EB">
        <w:t>.</w:t>
      </w:r>
    </w:p>
    <w:p w14:paraId="2AC4E40B" w14:textId="77777777" w:rsidR="00822DCA" w:rsidRDefault="00822DCA" w:rsidP="00B87FAD"/>
    <w:p w14:paraId="5A0A3B02" w14:textId="77777777" w:rsidR="00FA07DC" w:rsidRDefault="00FA07DC" w:rsidP="00FA07DC">
      <w:pPr>
        <w:keepNext/>
        <w:pBdr>
          <w:top w:val="outset" w:sz="6" w:space="1" w:color="000000"/>
        </w:pBdr>
        <w:rPr>
          <w:lang w:eastAsia="en-US"/>
        </w:rPr>
      </w:pPr>
      <w:r w:rsidRPr="006E67E1">
        <w:rPr>
          <w:color w:val="0000FF"/>
          <w:lang w:eastAsia="en-US"/>
        </w:rPr>
        <w:lastRenderedPageBreak/>
        <w:t>S2-2206088</w:t>
      </w:r>
      <w:r>
        <w:rPr>
          <w:lang w:eastAsia="en-US"/>
        </w:rPr>
        <w:t xml:space="preserve"> (LS OUT) [DRAFT] Response to LS on UE pre-configuration (Source: Huawei, HiSilicon)</w:t>
      </w:r>
    </w:p>
    <w:p w14:paraId="55869903" w14:textId="77777777" w:rsidR="00FA07DC" w:rsidRPr="00F71C35" w:rsidRDefault="00FA07DC" w:rsidP="00FA07DC">
      <w:pPr>
        <w:pStyle w:val="FP"/>
        <w:keepNext/>
        <w:rPr>
          <w:b/>
          <w:bCs/>
          <w:i/>
          <w:iCs/>
          <w:lang w:eastAsia="en-US"/>
        </w:rPr>
      </w:pPr>
      <w:r w:rsidRPr="00F71C35">
        <w:rPr>
          <w:b/>
          <w:bCs/>
          <w:i/>
          <w:iCs/>
          <w:lang w:eastAsia="en-US"/>
        </w:rPr>
        <w:t>e-mail comments:</w:t>
      </w:r>
    </w:p>
    <w:p w14:paraId="27A8E767" w14:textId="77777777" w:rsidR="00FA07DC" w:rsidRPr="00EF4810" w:rsidRDefault="00FA07DC" w:rsidP="00FA07DC">
      <w:pPr>
        <w:pStyle w:val="FP"/>
        <w:keepNext/>
        <w:rPr>
          <w:i/>
          <w:iCs/>
          <w:lang w:eastAsia="en-US"/>
        </w:rPr>
      </w:pPr>
      <w:r w:rsidRPr="00EF4810">
        <w:rPr>
          <w:i/>
          <w:iCs/>
          <w:lang w:eastAsia="en-US"/>
        </w:rPr>
        <w:t>Thomas (Nokia) provides r01</w:t>
      </w:r>
    </w:p>
    <w:p w14:paraId="15C20FB2" w14:textId="77777777" w:rsidR="00FA07DC" w:rsidRPr="00EF4810" w:rsidRDefault="00FA07DC" w:rsidP="00FA07DC">
      <w:pPr>
        <w:pStyle w:val="FP"/>
        <w:keepNext/>
        <w:rPr>
          <w:i/>
          <w:iCs/>
          <w:lang w:eastAsia="en-US"/>
        </w:rPr>
      </w:pPr>
      <w:r w:rsidRPr="00EF4810">
        <w:rPr>
          <w:i/>
          <w:iCs/>
          <w:lang w:eastAsia="en-US"/>
        </w:rPr>
        <w:t>Shabnam (Ericsson) r01 and r00 object to them as are not accurately reflecting the status and the goal, we should focus on agreement of a CR as per scope then LS response can be handled easily.</w:t>
      </w:r>
    </w:p>
    <w:p w14:paraId="50E0D8C2" w14:textId="77777777" w:rsidR="00FA07DC" w:rsidRPr="00EF4810" w:rsidRDefault="00FA07DC" w:rsidP="00FA07DC">
      <w:pPr>
        <w:pStyle w:val="FP"/>
        <w:keepNext/>
        <w:rPr>
          <w:i/>
          <w:iCs/>
          <w:lang w:eastAsia="en-US"/>
        </w:rPr>
      </w:pPr>
      <w:r w:rsidRPr="00EF4810">
        <w:rPr>
          <w:i/>
          <w:iCs/>
          <w:lang w:eastAsia="en-US"/>
        </w:rPr>
        <w:t>==== 4.X, 5.X, 6.X, 7.X, 8.X Revisions Deadline ====</w:t>
      </w:r>
    </w:p>
    <w:p w14:paraId="5CE8740D" w14:textId="77777777" w:rsidR="00FA07DC" w:rsidRPr="00EF4810" w:rsidRDefault="00FA07DC" w:rsidP="00FA07DC">
      <w:pPr>
        <w:pStyle w:val="FP"/>
        <w:keepNext/>
        <w:rPr>
          <w:i/>
          <w:iCs/>
          <w:lang w:eastAsia="en-US"/>
        </w:rPr>
      </w:pPr>
      <w:r w:rsidRPr="00EF4810">
        <w:rPr>
          <w:i/>
          <w:iCs/>
          <w:lang w:eastAsia="en-US"/>
        </w:rPr>
        <w:t>==== 4.X, 5.X, 6.X, 7.X, 8.X Final Deadline ====</w:t>
      </w:r>
    </w:p>
    <w:p w14:paraId="5CB8EDF0" w14:textId="77777777" w:rsidR="00FA07DC" w:rsidRPr="00EF4810" w:rsidRDefault="00FA07DC" w:rsidP="00FA07DC">
      <w:pPr>
        <w:pStyle w:val="FP"/>
        <w:keepNext/>
        <w:rPr>
          <w:i/>
          <w:iCs/>
          <w:lang w:eastAsia="en-US"/>
        </w:rPr>
      </w:pPr>
      <w:r w:rsidRPr="00EF4810">
        <w:rPr>
          <w:i/>
          <w:iCs/>
          <w:lang w:eastAsia="en-US"/>
        </w:rPr>
        <w:t>Thomas (Nokia) provides r02 and r03 and asks to ignore r02</w:t>
      </w:r>
    </w:p>
    <w:p w14:paraId="3D8CFA83" w14:textId="77777777" w:rsidR="00FA07DC" w:rsidRPr="00EF4810" w:rsidRDefault="00FA07DC" w:rsidP="00FA07DC">
      <w:pPr>
        <w:pStyle w:val="FP"/>
        <w:keepNext/>
        <w:rPr>
          <w:i/>
          <w:iCs/>
          <w:lang w:eastAsia="en-US"/>
        </w:rPr>
      </w:pPr>
      <w:r w:rsidRPr="00EF4810">
        <w:rPr>
          <w:i/>
          <w:iCs/>
          <w:lang w:eastAsia="en-US"/>
        </w:rPr>
        <w:t>Haris(Qualcomm) provides r04</w:t>
      </w:r>
    </w:p>
    <w:p w14:paraId="647343C3" w14:textId="77777777" w:rsidR="00FA07DC" w:rsidRPr="00EF4810" w:rsidRDefault="00FA07DC" w:rsidP="00FA07DC">
      <w:pPr>
        <w:pStyle w:val="FP"/>
        <w:keepNext/>
        <w:rPr>
          <w:i/>
          <w:iCs/>
          <w:lang w:eastAsia="en-US"/>
        </w:rPr>
      </w:pPr>
      <w:r w:rsidRPr="00EF4810">
        <w:rPr>
          <w:i/>
          <w:iCs/>
          <w:lang w:eastAsia="en-US"/>
        </w:rPr>
        <w:t>Shabnam (Ericsson) r05, in case we can reach agreement.</w:t>
      </w:r>
    </w:p>
    <w:p w14:paraId="34FB7751" w14:textId="77777777" w:rsidR="00FA07DC" w:rsidRPr="00EF4810" w:rsidRDefault="00FA07DC" w:rsidP="00FA07DC">
      <w:pPr>
        <w:pStyle w:val="FP"/>
        <w:keepNext/>
        <w:rPr>
          <w:i/>
          <w:iCs/>
          <w:lang w:eastAsia="en-US"/>
        </w:rPr>
      </w:pPr>
      <w:r w:rsidRPr="00EF4810">
        <w:rPr>
          <w:i/>
          <w:iCs/>
          <w:lang w:eastAsia="en-US"/>
        </w:rPr>
        <w:t>==== 9.X, 10.X Revisions Deadline ====</w:t>
      </w:r>
    </w:p>
    <w:p w14:paraId="2E1D3259" w14:textId="77777777" w:rsidR="00FA07DC" w:rsidRPr="00EF4810" w:rsidRDefault="00FA07DC" w:rsidP="00FA07DC">
      <w:pPr>
        <w:pStyle w:val="FP"/>
        <w:keepNext/>
        <w:rPr>
          <w:i/>
          <w:iCs/>
          <w:lang w:eastAsia="en-US"/>
        </w:rPr>
      </w:pPr>
      <w:r w:rsidRPr="00EF4810">
        <w:rPr>
          <w:i/>
          <w:iCs/>
          <w:lang w:eastAsia="en-US"/>
        </w:rPr>
        <w:t>Haris(Qualcomm) comments that quoting incorrect text from the spec is not appropriate. Suggest to agree r04. Cannot agree on r03</w:t>
      </w:r>
    </w:p>
    <w:p w14:paraId="31214498" w14:textId="77777777" w:rsidR="00FA07DC" w:rsidRPr="00EF4810" w:rsidRDefault="00FA07DC" w:rsidP="00FA07DC">
      <w:pPr>
        <w:pStyle w:val="FP"/>
        <w:keepNext/>
        <w:rPr>
          <w:i/>
          <w:iCs/>
          <w:lang w:eastAsia="en-US"/>
        </w:rPr>
      </w:pPr>
      <w:r w:rsidRPr="00EF4810">
        <w:rPr>
          <w:i/>
          <w:iCs/>
          <w:lang w:eastAsia="en-US"/>
        </w:rPr>
        <w:t>Thomas(Nokia) objects to r04</w:t>
      </w:r>
    </w:p>
    <w:p w14:paraId="645140E6" w14:textId="77777777" w:rsidR="00FA07DC" w:rsidRPr="00EF4810" w:rsidRDefault="00FA07DC" w:rsidP="00FA07DC">
      <w:pPr>
        <w:pStyle w:val="FP"/>
        <w:keepNext/>
        <w:rPr>
          <w:i/>
          <w:iCs/>
          <w:lang w:eastAsia="en-US"/>
        </w:rPr>
      </w:pPr>
      <w:r w:rsidRPr="00EF4810">
        <w:rPr>
          <w:i/>
          <w:iCs/>
          <w:lang w:eastAsia="en-US"/>
        </w:rPr>
        <w:t>LiMeng (Huawei) objects to r04, r05</w:t>
      </w:r>
    </w:p>
    <w:p w14:paraId="1C33B4EA" w14:textId="77777777" w:rsidR="00FA07DC" w:rsidRPr="00EF4810" w:rsidRDefault="00FA07DC" w:rsidP="00FA07DC">
      <w:pPr>
        <w:pStyle w:val="FP"/>
        <w:keepNext/>
        <w:rPr>
          <w:i/>
          <w:iCs/>
          <w:lang w:eastAsia="en-US"/>
        </w:rPr>
      </w:pPr>
      <w:r w:rsidRPr="00EF4810">
        <w:rPr>
          <w:i/>
          <w:iCs/>
          <w:lang w:eastAsia="en-US"/>
        </w:rPr>
        <w:t>Thomas(Nokia) objects against r00, r01 and r02</w:t>
      </w:r>
    </w:p>
    <w:p w14:paraId="06B02411" w14:textId="77777777" w:rsidR="00FA07DC" w:rsidRPr="00EF4810" w:rsidRDefault="00FA07DC" w:rsidP="00FA07DC">
      <w:pPr>
        <w:pStyle w:val="FP"/>
        <w:keepNext/>
        <w:rPr>
          <w:i/>
          <w:iCs/>
          <w:lang w:eastAsia="en-US"/>
        </w:rPr>
      </w:pPr>
      <w:r w:rsidRPr="00EF4810">
        <w:rPr>
          <w:i/>
          <w:iCs/>
          <w:lang w:eastAsia="en-US"/>
        </w:rPr>
        <w:t>==== 9.X, 10.X Final Deadline ====</w:t>
      </w:r>
    </w:p>
    <w:p w14:paraId="2E64565A" w14:textId="3CE31453" w:rsidR="00FA07DC" w:rsidRDefault="00FA07DC" w:rsidP="00FA07DC">
      <w:pPr>
        <w:pStyle w:val="FP"/>
        <w:keepNext/>
        <w:rPr>
          <w:i/>
          <w:iCs/>
          <w:lang w:eastAsia="en-US"/>
        </w:rPr>
      </w:pPr>
      <w:r w:rsidRPr="00EF4810">
        <w:rPr>
          <w:i/>
          <w:iCs/>
          <w:lang w:eastAsia="en-US"/>
        </w:rPr>
        <w:t>Haris(Qualcomm) proposes alternative wording in LS response: 'SA2 did not reach consensus to answer the questions from TSG CT and also could not agree CRs on this topic'</w:t>
      </w:r>
    </w:p>
    <w:p w14:paraId="6E8F8A3E" w14:textId="77777777" w:rsidR="00FA07DC" w:rsidRPr="00EF4810" w:rsidRDefault="00FA07DC" w:rsidP="00FA07DC">
      <w:pPr>
        <w:pStyle w:val="FP"/>
        <w:keepNext/>
        <w:rPr>
          <w:i/>
          <w:iCs/>
          <w:lang w:eastAsia="en-US"/>
        </w:rPr>
      </w:pPr>
    </w:p>
    <w:p w14:paraId="02DC6A10" w14:textId="77777777" w:rsidR="00FA07DC" w:rsidRPr="00F71C35" w:rsidRDefault="00FA07DC" w:rsidP="00FA07DC">
      <w:pPr>
        <w:keepNext/>
        <w:rPr>
          <w:b/>
          <w:bCs/>
          <w:lang w:eastAsia="en-US"/>
        </w:rPr>
      </w:pPr>
      <w:r w:rsidRPr="00DA12F6">
        <w:rPr>
          <w:rFonts w:cs="Arial"/>
          <w:b/>
        </w:rPr>
        <w:t>Discussion and conclusion:</w:t>
      </w:r>
    </w:p>
    <w:p w14:paraId="5CDD9D29" w14:textId="64030CD2" w:rsidR="00FA07DC" w:rsidRPr="002A66E2" w:rsidRDefault="00FA07DC" w:rsidP="00FA07DC">
      <w:r>
        <w:rPr>
          <w:lang w:eastAsia="en-US"/>
        </w:rPr>
        <w:t>Huawei proposed r07 in the CC#5 folder. r07, adding TSG SA</w:t>
      </w:r>
      <w:r w:rsidR="002A66E2">
        <w:rPr>
          <w:lang w:eastAsia="en-US"/>
        </w:rPr>
        <w:t xml:space="preserve"> in CC:</w:t>
      </w:r>
      <w:r>
        <w:rPr>
          <w:lang w:eastAsia="en-US"/>
        </w:rPr>
        <w:t xml:space="preserve"> and </w:t>
      </w:r>
      <w:r w:rsidR="002A66E2">
        <w:rPr>
          <w:lang w:eastAsia="en-US"/>
        </w:rPr>
        <w:t>including all groups addressed in the incoming LS</w:t>
      </w:r>
      <w:r>
        <w:rPr>
          <w:lang w:eastAsia="en-US"/>
        </w:rPr>
        <w:t xml:space="preserve">, was agreed and was revised to </w:t>
      </w:r>
      <w:r w:rsidRPr="00FA07DC">
        <w:rPr>
          <w:color w:val="0000FF"/>
          <w:lang w:eastAsia="en-US"/>
        </w:rPr>
        <w:t>S2-2207888</w:t>
      </w:r>
      <w:r>
        <w:rPr>
          <w:lang w:eastAsia="en-US"/>
        </w:rPr>
        <w:t xml:space="preserve">, which was </w:t>
      </w:r>
      <w:r w:rsidRPr="00FA07DC">
        <w:rPr>
          <w:color w:val="FF0000"/>
          <w:lang w:eastAsia="en-US"/>
        </w:rPr>
        <w:t>approved</w:t>
      </w:r>
      <w:r>
        <w:t>.</w:t>
      </w:r>
      <w:r w:rsidR="002A66E2">
        <w:rPr>
          <w:lang w:eastAsia="en-US"/>
        </w:rPr>
        <w:t xml:space="preserve"> </w:t>
      </w:r>
      <w:r w:rsidR="002A66E2" w:rsidRPr="00FA07DC">
        <w:rPr>
          <w:color w:val="0000FF"/>
          <w:lang w:eastAsia="en-US"/>
        </w:rPr>
        <w:t>S2-220</w:t>
      </w:r>
      <w:r w:rsidR="002A66E2">
        <w:rPr>
          <w:color w:val="0000FF"/>
          <w:lang w:eastAsia="en-US"/>
        </w:rPr>
        <w:t>5394</w:t>
      </w:r>
      <w:r w:rsidR="002A66E2">
        <w:t xml:space="preserve"> was marked as 'Replied to'.</w:t>
      </w:r>
    </w:p>
    <w:p w14:paraId="7753B3F0" w14:textId="77777777" w:rsidR="00630572" w:rsidRDefault="00630572" w:rsidP="00630572">
      <w:pPr>
        <w:rPr>
          <w:lang w:eastAsia="en-US"/>
        </w:rPr>
      </w:pPr>
    </w:p>
    <w:p w14:paraId="0E930630" w14:textId="77777777" w:rsidR="002A66E2" w:rsidRDefault="002A66E2" w:rsidP="002A66E2">
      <w:pPr>
        <w:keepNext/>
        <w:pBdr>
          <w:top w:val="outset" w:sz="6" w:space="1" w:color="000000"/>
        </w:pBdr>
        <w:rPr>
          <w:lang w:eastAsia="en-US"/>
        </w:rPr>
      </w:pPr>
      <w:r w:rsidRPr="006E67E1">
        <w:rPr>
          <w:color w:val="0000FF"/>
          <w:lang w:eastAsia="en-US"/>
        </w:rPr>
        <w:t>S2-2207436</w:t>
      </w:r>
      <w:r>
        <w:rPr>
          <w:lang w:eastAsia="en-US"/>
        </w:rPr>
        <w:t xml:space="preserve"> (P-CR) KI#1, New solution: S-NSSAI change decided by PCF (Source: China Mobile)</w:t>
      </w:r>
    </w:p>
    <w:p w14:paraId="7DBE6C95" w14:textId="77777777" w:rsidR="002A66E2" w:rsidRPr="00F71C35" w:rsidRDefault="002A66E2" w:rsidP="002A66E2">
      <w:pPr>
        <w:keepNext/>
        <w:rPr>
          <w:b/>
          <w:bCs/>
          <w:lang w:eastAsia="en-US"/>
        </w:rPr>
      </w:pPr>
      <w:r w:rsidRPr="00DA12F6">
        <w:rPr>
          <w:rFonts w:cs="Arial"/>
          <w:b/>
        </w:rPr>
        <w:t>Discussion and conclusion:</w:t>
      </w:r>
    </w:p>
    <w:p w14:paraId="0D588805" w14:textId="03AF9FF2" w:rsidR="002A66E2" w:rsidRPr="002A66E2" w:rsidRDefault="002A66E2" w:rsidP="002A66E2">
      <w:r>
        <w:rPr>
          <w:lang w:eastAsia="en-US"/>
        </w:rPr>
        <w:t xml:space="preserve">Revision of </w:t>
      </w:r>
      <w:r w:rsidRPr="006E67E1">
        <w:rPr>
          <w:color w:val="0000FF"/>
          <w:lang w:eastAsia="en-US"/>
        </w:rPr>
        <w:t>S2-220</w:t>
      </w:r>
      <w:r>
        <w:rPr>
          <w:color w:val="0000FF"/>
          <w:lang w:eastAsia="en-US"/>
        </w:rPr>
        <w:t>5780r01</w:t>
      </w:r>
      <w:r>
        <w:t>. Editor's note</w:t>
      </w:r>
      <w:r w:rsidR="00573116">
        <w:t>s were</w:t>
      </w:r>
      <w:r>
        <w:t xml:space="preserve"> added</w:t>
      </w:r>
      <w:r w:rsidR="00573116">
        <w:t xml:space="preserve"> to r01</w:t>
      </w:r>
      <w:r>
        <w:t xml:space="preserve"> and the revision in </w:t>
      </w:r>
      <w:r w:rsidRPr="006E67E1">
        <w:rPr>
          <w:color w:val="0000FF"/>
          <w:lang w:eastAsia="en-US"/>
        </w:rPr>
        <w:t>S2-2207436</w:t>
      </w:r>
      <w:r w:rsidRPr="002A66E2">
        <w:t xml:space="preserve"> </w:t>
      </w:r>
      <w:r>
        <w:t xml:space="preserve">was </w:t>
      </w:r>
      <w:r w:rsidRPr="00C3284B">
        <w:rPr>
          <w:color w:val="FF0000"/>
          <w:lang w:eastAsia="en-US"/>
        </w:rPr>
        <w:t>approved</w:t>
      </w:r>
      <w:r>
        <w:t>.</w:t>
      </w:r>
    </w:p>
    <w:p w14:paraId="61776B6B" w14:textId="3D60D651" w:rsidR="00630572" w:rsidRDefault="00630572" w:rsidP="00F71C35">
      <w:pPr>
        <w:rPr>
          <w:lang w:eastAsia="en-US"/>
        </w:rPr>
      </w:pPr>
    </w:p>
    <w:p w14:paraId="6DBD1EC1" w14:textId="77777777" w:rsidR="00573116" w:rsidRDefault="00573116" w:rsidP="00573116">
      <w:pPr>
        <w:keepNext/>
        <w:pBdr>
          <w:top w:val="outset" w:sz="6" w:space="1" w:color="000000"/>
        </w:pBdr>
        <w:rPr>
          <w:lang w:eastAsia="en-US"/>
        </w:rPr>
      </w:pPr>
      <w:r w:rsidRPr="006E67E1">
        <w:rPr>
          <w:color w:val="0000FF"/>
          <w:lang w:eastAsia="en-US"/>
        </w:rPr>
        <w:t>S2-2207437</w:t>
      </w:r>
      <w:r>
        <w:rPr>
          <w:lang w:eastAsia="en-US"/>
        </w:rPr>
        <w:t xml:space="preserve"> (P-CR) KI#1, New solution: solution avoiding service interruption (Source: Ericsson)</w:t>
      </w:r>
    </w:p>
    <w:p w14:paraId="078668AC" w14:textId="77777777" w:rsidR="00573116" w:rsidRPr="00F71C35" w:rsidRDefault="00573116" w:rsidP="00573116">
      <w:pPr>
        <w:keepNext/>
        <w:rPr>
          <w:b/>
          <w:bCs/>
          <w:lang w:eastAsia="en-US"/>
        </w:rPr>
      </w:pPr>
      <w:r w:rsidRPr="00DA12F6">
        <w:rPr>
          <w:rFonts w:cs="Arial"/>
          <w:b/>
        </w:rPr>
        <w:t>Discussion and conclusion:</w:t>
      </w:r>
    </w:p>
    <w:p w14:paraId="4C2F02FD" w14:textId="56F4DF64" w:rsidR="00573116" w:rsidRPr="002A66E2" w:rsidRDefault="00573116" w:rsidP="00573116">
      <w:r>
        <w:rPr>
          <w:lang w:eastAsia="en-US"/>
        </w:rPr>
        <w:t xml:space="preserve">Revision of </w:t>
      </w:r>
      <w:r w:rsidRPr="006E67E1">
        <w:rPr>
          <w:color w:val="0000FF"/>
          <w:lang w:eastAsia="en-US"/>
        </w:rPr>
        <w:t>S2-220</w:t>
      </w:r>
      <w:r>
        <w:rPr>
          <w:color w:val="0000FF"/>
          <w:lang w:eastAsia="en-US"/>
        </w:rPr>
        <w:t>5875r03</w:t>
      </w:r>
      <w:r>
        <w:t xml:space="preserve">. r03 with changes was agreed and the revision in </w:t>
      </w:r>
      <w:r w:rsidRPr="006E67E1">
        <w:rPr>
          <w:color w:val="0000FF"/>
          <w:lang w:eastAsia="en-US"/>
        </w:rPr>
        <w:t>S2-220743</w:t>
      </w:r>
      <w:r>
        <w:rPr>
          <w:color w:val="0000FF"/>
          <w:lang w:eastAsia="en-US"/>
        </w:rPr>
        <w:t>7</w:t>
      </w:r>
      <w:r w:rsidRPr="002A66E2">
        <w:t xml:space="preserve"> </w:t>
      </w:r>
      <w:r>
        <w:t xml:space="preserve">was </w:t>
      </w:r>
      <w:r w:rsidRPr="00C3284B">
        <w:rPr>
          <w:color w:val="FF0000"/>
          <w:lang w:eastAsia="en-US"/>
        </w:rPr>
        <w:t>approved</w:t>
      </w:r>
      <w:r>
        <w:t>.</w:t>
      </w:r>
    </w:p>
    <w:p w14:paraId="4A6A3B4B" w14:textId="77777777" w:rsidR="00573116" w:rsidRDefault="00573116" w:rsidP="00573116">
      <w:pPr>
        <w:rPr>
          <w:lang w:eastAsia="en-US"/>
        </w:rPr>
      </w:pPr>
    </w:p>
    <w:p w14:paraId="41C03E25" w14:textId="77777777" w:rsidR="00573116" w:rsidRDefault="00573116" w:rsidP="00573116">
      <w:pPr>
        <w:keepNext/>
        <w:pBdr>
          <w:top w:val="outset" w:sz="6" w:space="1" w:color="000000"/>
        </w:pBdr>
        <w:rPr>
          <w:lang w:eastAsia="en-US"/>
        </w:rPr>
      </w:pPr>
      <w:r w:rsidRPr="006E67E1">
        <w:rPr>
          <w:color w:val="0000FF"/>
          <w:lang w:eastAsia="en-US"/>
        </w:rPr>
        <w:t>S2-2205707</w:t>
      </w:r>
      <w:r>
        <w:rPr>
          <w:lang w:eastAsia="en-US"/>
        </w:rPr>
        <w:t xml:space="preserve"> (P-CR) KI#2, Solution#20 update to remove ENs (Source: Huawei, HiSilicon)</w:t>
      </w:r>
    </w:p>
    <w:p w14:paraId="071CF819" w14:textId="77777777" w:rsidR="00573116" w:rsidRPr="00F71C35" w:rsidRDefault="00573116" w:rsidP="00573116">
      <w:pPr>
        <w:pStyle w:val="FP"/>
        <w:keepNext/>
        <w:rPr>
          <w:b/>
          <w:bCs/>
          <w:i/>
          <w:iCs/>
          <w:lang w:eastAsia="en-US"/>
        </w:rPr>
      </w:pPr>
      <w:r w:rsidRPr="00F71C35">
        <w:rPr>
          <w:b/>
          <w:bCs/>
          <w:i/>
          <w:iCs/>
          <w:lang w:eastAsia="en-US"/>
        </w:rPr>
        <w:t>e-mail comments:</w:t>
      </w:r>
    </w:p>
    <w:p w14:paraId="7D6684B6" w14:textId="77777777" w:rsidR="00573116" w:rsidRPr="00EF4810" w:rsidRDefault="00573116" w:rsidP="00573116">
      <w:pPr>
        <w:pStyle w:val="FP"/>
        <w:keepNext/>
        <w:rPr>
          <w:i/>
          <w:iCs/>
          <w:lang w:eastAsia="en-US"/>
        </w:rPr>
      </w:pPr>
      <w:r w:rsidRPr="00EF4810">
        <w:rPr>
          <w:i/>
          <w:iCs/>
          <w:lang w:eastAsia="en-US"/>
        </w:rPr>
        <w:t>Haiyang (Huawei) responds to George Foti (Ericsson)</w:t>
      </w:r>
    </w:p>
    <w:p w14:paraId="60FE2BB5" w14:textId="77777777" w:rsidR="00573116" w:rsidRPr="00EF4810" w:rsidRDefault="00573116" w:rsidP="00573116">
      <w:pPr>
        <w:pStyle w:val="FP"/>
        <w:keepNext/>
        <w:rPr>
          <w:i/>
          <w:iCs/>
          <w:lang w:eastAsia="en-US"/>
        </w:rPr>
      </w:pPr>
      <w:r w:rsidRPr="00EF4810">
        <w:rPr>
          <w:i/>
          <w:iCs/>
          <w:lang w:eastAsia="en-US"/>
        </w:rPr>
        <w:t>George Foti (Ericsson) provides comments</w:t>
      </w:r>
    </w:p>
    <w:p w14:paraId="11DFA6AF" w14:textId="77777777" w:rsidR="00573116" w:rsidRPr="00EF4810" w:rsidRDefault="00573116" w:rsidP="00573116">
      <w:pPr>
        <w:pStyle w:val="FP"/>
        <w:keepNext/>
        <w:rPr>
          <w:i/>
          <w:iCs/>
          <w:lang w:eastAsia="en-US"/>
        </w:rPr>
      </w:pPr>
      <w:r w:rsidRPr="00EF4810">
        <w:rPr>
          <w:i/>
          <w:iCs/>
          <w:lang w:eastAsia="en-US"/>
        </w:rPr>
        <w:t>Kundan(NEC) asks question.</w:t>
      </w:r>
    </w:p>
    <w:p w14:paraId="4C0A3894" w14:textId="77777777" w:rsidR="00573116" w:rsidRPr="00EF4810" w:rsidRDefault="00573116" w:rsidP="00573116">
      <w:pPr>
        <w:pStyle w:val="FP"/>
        <w:keepNext/>
        <w:rPr>
          <w:i/>
          <w:iCs/>
          <w:lang w:eastAsia="en-US"/>
        </w:rPr>
      </w:pPr>
      <w:r w:rsidRPr="00EF4810">
        <w:rPr>
          <w:i/>
          <w:iCs/>
          <w:lang w:eastAsia="en-US"/>
        </w:rPr>
        <w:t>Haiyang (Huawei) responds to Kundan (NEC)</w:t>
      </w:r>
    </w:p>
    <w:p w14:paraId="3F2957AA" w14:textId="77777777" w:rsidR="00573116" w:rsidRPr="00EF4810" w:rsidRDefault="00573116" w:rsidP="00573116">
      <w:pPr>
        <w:pStyle w:val="FP"/>
        <w:keepNext/>
        <w:rPr>
          <w:i/>
          <w:iCs/>
          <w:lang w:eastAsia="en-US"/>
        </w:rPr>
      </w:pPr>
      <w:r w:rsidRPr="00EF4810">
        <w:rPr>
          <w:i/>
          <w:iCs/>
          <w:lang w:eastAsia="en-US"/>
        </w:rPr>
        <w:t>Alessio(Nokia) thinks this solution is self contradictory and unclear, doubts this is technically valid.</w:t>
      </w:r>
    </w:p>
    <w:p w14:paraId="3014DCB1" w14:textId="77777777" w:rsidR="00573116" w:rsidRPr="00EF4810" w:rsidRDefault="00573116" w:rsidP="00573116">
      <w:pPr>
        <w:pStyle w:val="FP"/>
        <w:keepNext/>
        <w:rPr>
          <w:i/>
          <w:iCs/>
          <w:lang w:eastAsia="en-US"/>
        </w:rPr>
      </w:pPr>
      <w:r w:rsidRPr="00EF4810">
        <w:rPr>
          <w:i/>
          <w:iCs/>
          <w:lang w:eastAsia="en-US"/>
        </w:rPr>
        <w:t>==== 9.X, 10.X Revisions Deadline ====</w:t>
      </w:r>
    </w:p>
    <w:p w14:paraId="2B63342A" w14:textId="77777777" w:rsidR="00573116" w:rsidRPr="00EF4810" w:rsidRDefault="00573116" w:rsidP="00573116">
      <w:pPr>
        <w:pStyle w:val="FP"/>
        <w:keepNext/>
        <w:rPr>
          <w:i/>
          <w:iCs/>
          <w:lang w:eastAsia="en-US"/>
        </w:rPr>
      </w:pPr>
      <w:r w:rsidRPr="00EF4810">
        <w:rPr>
          <w:i/>
          <w:iCs/>
          <w:lang w:eastAsia="en-US"/>
        </w:rPr>
        <w:t>George (Ericsson) proposes to note the CR</w:t>
      </w:r>
    </w:p>
    <w:p w14:paraId="17D4FC23" w14:textId="77777777" w:rsidR="00573116" w:rsidRPr="00EF4810" w:rsidRDefault="00573116" w:rsidP="00573116">
      <w:pPr>
        <w:pStyle w:val="FP"/>
        <w:keepNext/>
        <w:rPr>
          <w:i/>
          <w:iCs/>
          <w:lang w:eastAsia="en-US"/>
        </w:rPr>
      </w:pPr>
      <w:r w:rsidRPr="00EF4810">
        <w:rPr>
          <w:i/>
          <w:iCs/>
          <w:lang w:eastAsia="en-US"/>
        </w:rPr>
        <w:t>Haiyang (Huawei) replies to Alessio(Nokia).</w:t>
      </w:r>
    </w:p>
    <w:p w14:paraId="60D98C20" w14:textId="77777777" w:rsidR="00573116" w:rsidRPr="00EF4810" w:rsidRDefault="00573116" w:rsidP="00573116">
      <w:pPr>
        <w:pStyle w:val="FP"/>
        <w:keepNext/>
        <w:rPr>
          <w:i/>
          <w:iCs/>
          <w:lang w:eastAsia="en-US"/>
        </w:rPr>
      </w:pPr>
      <w:r w:rsidRPr="00EF4810">
        <w:rPr>
          <w:i/>
          <w:iCs/>
          <w:lang w:eastAsia="en-US"/>
        </w:rPr>
        <w:t>Haiyang (Huawei) thinks George (Ericsson) is commenting on a wrong paper as no concerns raises before</w:t>
      </w:r>
    </w:p>
    <w:p w14:paraId="14E1976C" w14:textId="0FFC60F8" w:rsidR="00573116" w:rsidRDefault="00573116" w:rsidP="00573116">
      <w:pPr>
        <w:pStyle w:val="FP"/>
        <w:keepNext/>
        <w:rPr>
          <w:i/>
          <w:iCs/>
          <w:lang w:eastAsia="en-US"/>
        </w:rPr>
      </w:pPr>
      <w:r w:rsidRPr="00EF4810">
        <w:rPr>
          <w:i/>
          <w:iCs/>
          <w:lang w:eastAsia="en-US"/>
        </w:rPr>
        <w:t>==== 9.X, 10.X Final Deadline ====</w:t>
      </w:r>
    </w:p>
    <w:p w14:paraId="6020C7C2" w14:textId="77777777" w:rsidR="00573116" w:rsidRPr="00EF4810" w:rsidRDefault="00573116" w:rsidP="00573116">
      <w:pPr>
        <w:pStyle w:val="FP"/>
        <w:keepNext/>
        <w:rPr>
          <w:i/>
          <w:iCs/>
          <w:lang w:eastAsia="en-US"/>
        </w:rPr>
      </w:pPr>
    </w:p>
    <w:p w14:paraId="58D84045" w14:textId="77777777" w:rsidR="00573116" w:rsidRPr="00F71C35" w:rsidRDefault="00573116" w:rsidP="00573116">
      <w:pPr>
        <w:keepNext/>
        <w:rPr>
          <w:b/>
          <w:bCs/>
          <w:lang w:eastAsia="en-US"/>
        </w:rPr>
      </w:pPr>
      <w:r w:rsidRPr="00DA12F6">
        <w:rPr>
          <w:rFonts w:cs="Arial"/>
          <w:b/>
        </w:rPr>
        <w:t>Discussion and conclusion:</w:t>
      </w:r>
    </w:p>
    <w:p w14:paraId="7B268655" w14:textId="20AE607D" w:rsidR="00573116" w:rsidRPr="00387286" w:rsidRDefault="00573116" w:rsidP="00573116">
      <w:r w:rsidRPr="006E67E1">
        <w:rPr>
          <w:color w:val="0000FF"/>
          <w:lang w:eastAsia="en-US"/>
        </w:rPr>
        <w:t>S2-2205707</w:t>
      </w:r>
      <w:r w:rsidR="00387286">
        <w:rPr>
          <w:color w:val="0000FF"/>
          <w:lang w:eastAsia="en-US"/>
        </w:rPr>
        <w:t xml:space="preserve"> (r00)</w:t>
      </w:r>
      <w:r w:rsidR="00387286">
        <w:t xml:space="preserve"> was proposed. Nokia commented that there is a similar approach in Solution 6 and may not be necessary. Ericsson suggested this is handled in the evaluation phase. Huawei agreed this can be checked in the evaluation. </w:t>
      </w:r>
      <w:r w:rsidR="00387286" w:rsidRPr="006E67E1">
        <w:rPr>
          <w:color w:val="0000FF"/>
          <w:lang w:eastAsia="en-US"/>
        </w:rPr>
        <w:t>S2-2205707</w:t>
      </w:r>
      <w:r w:rsidR="00387286">
        <w:t xml:space="preserve"> was then </w:t>
      </w:r>
      <w:r w:rsidR="00387286" w:rsidRPr="00C3284B">
        <w:rPr>
          <w:color w:val="FF0000"/>
          <w:lang w:eastAsia="en-US"/>
        </w:rPr>
        <w:t>approved</w:t>
      </w:r>
      <w:r w:rsidR="00387286">
        <w:t>.</w:t>
      </w:r>
    </w:p>
    <w:p w14:paraId="470AB139" w14:textId="6871778C" w:rsidR="00630572" w:rsidRDefault="00630572" w:rsidP="00F71C35">
      <w:pPr>
        <w:rPr>
          <w:lang w:eastAsia="en-US"/>
        </w:rPr>
      </w:pPr>
    </w:p>
    <w:p w14:paraId="52E365DD" w14:textId="77777777" w:rsidR="00387286" w:rsidRDefault="00387286" w:rsidP="00387286">
      <w:pPr>
        <w:keepNext/>
        <w:pBdr>
          <w:top w:val="outset" w:sz="6" w:space="1" w:color="000000"/>
        </w:pBdr>
        <w:rPr>
          <w:lang w:eastAsia="en-US"/>
        </w:rPr>
      </w:pPr>
      <w:r w:rsidRPr="006E67E1">
        <w:rPr>
          <w:color w:val="0000FF"/>
          <w:lang w:eastAsia="en-US"/>
        </w:rPr>
        <w:lastRenderedPageBreak/>
        <w:t>S2-2206563</w:t>
      </w:r>
      <w:r>
        <w:rPr>
          <w:lang w:eastAsia="en-US"/>
        </w:rPr>
        <w:t xml:space="preserve"> (P-CR) KI#3, New Sol: Support Area of Service not matching existing TA boundaries (Source: Huawei, HiSilicon)</w:t>
      </w:r>
    </w:p>
    <w:p w14:paraId="78C7A66C" w14:textId="77777777" w:rsidR="00387286" w:rsidRPr="00F71C35" w:rsidRDefault="00387286" w:rsidP="00387286">
      <w:pPr>
        <w:pStyle w:val="FP"/>
        <w:keepNext/>
        <w:rPr>
          <w:b/>
          <w:bCs/>
          <w:i/>
          <w:iCs/>
          <w:lang w:eastAsia="en-US"/>
        </w:rPr>
      </w:pPr>
      <w:r w:rsidRPr="00F71C35">
        <w:rPr>
          <w:b/>
          <w:bCs/>
          <w:i/>
          <w:iCs/>
          <w:lang w:eastAsia="en-US"/>
        </w:rPr>
        <w:t>e-mail comments:</w:t>
      </w:r>
    </w:p>
    <w:p w14:paraId="1E4886F4" w14:textId="77777777" w:rsidR="00387286" w:rsidRPr="00EF4810" w:rsidRDefault="00387286" w:rsidP="00387286">
      <w:pPr>
        <w:pStyle w:val="FP"/>
        <w:keepNext/>
        <w:rPr>
          <w:i/>
          <w:iCs/>
          <w:lang w:eastAsia="en-US"/>
        </w:rPr>
      </w:pPr>
      <w:r w:rsidRPr="00EF4810">
        <w:rPr>
          <w:i/>
          <w:iCs/>
          <w:lang w:eastAsia="en-US"/>
        </w:rPr>
        <w:t>Jinguo(ZTE) provides comments</w:t>
      </w:r>
    </w:p>
    <w:p w14:paraId="5F6E1315" w14:textId="77777777" w:rsidR="00387286" w:rsidRPr="00EF4810" w:rsidRDefault="00387286" w:rsidP="00387286">
      <w:pPr>
        <w:pStyle w:val="FP"/>
        <w:keepNext/>
        <w:rPr>
          <w:i/>
          <w:iCs/>
          <w:lang w:eastAsia="en-US"/>
        </w:rPr>
      </w:pPr>
      <w:r w:rsidRPr="00EF4810">
        <w:rPr>
          <w:i/>
          <w:iCs/>
          <w:lang w:eastAsia="en-US"/>
        </w:rPr>
        <w:t>Susan (Huawei) replies to Jinguo (ZTE).</w:t>
      </w:r>
    </w:p>
    <w:p w14:paraId="1CDF01AB" w14:textId="77777777" w:rsidR="00387286" w:rsidRPr="00EF4810" w:rsidRDefault="00387286" w:rsidP="00387286">
      <w:pPr>
        <w:pStyle w:val="FP"/>
        <w:keepNext/>
        <w:rPr>
          <w:i/>
          <w:iCs/>
          <w:lang w:eastAsia="en-US"/>
        </w:rPr>
      </w:pPr>
      <w:r w:rsidRPr="00EF4810">
        <w:rPr>
          <w:i/>
          <w:iCs/>
          <w:lang w:eastAsia="en-US"/>
        </w:rPr>
        <w:t>Ashok (Samsung) comments Susan</w:t>
      </w:r>
    </w:p>
    <w:p w14:paraId="324FCC52" w14:textId="77777777" w:rsidR="00387286" w:rsidRPr="00EF4810" w:rsidRDefault="00387286" w:rsidP="00387286">
      <w:pPr>
        <w:pStyle w:val="FP"/>
        <w:keepNext/>
        <w:rPr>
          <w:i/>
          <w:iCs/>
          <w:lang w:eastAsia="en-US"/>
        </w:rPr>
      </w:pPr>
      <w:r w:rsidRPr="00EF4810">
        <w:rPr>
          <w:i/>
          <w:iCs/>
          <w:lang w:eastAsia="en-US"/>
        </w:rPr>
        <w:t>Susan (Huawei) replies.</w:t>
      </w:r>
    </w:p>
    <w:p w14:paraId="3A5E3F67" w14:textId="77777777" w:rsidR="00387286" w:rsidRPr="00EF4810" w:rsidRDefault="00387286" w:rsidP="00387286">
      <w:pPr>
        <w:pStyle w:val="FP"/>
        <w:keepNext/>
        <w:rPr>
          <w:i/>
          <w:iCs/>
          <w:lang w:eastAsia="en-US"/>
        </w:rPr>
      </w:pPr>
      <w:r w:rsidRPr="00EF4810">
        <w:rPr>
          <w:i/>
          <w:iCs/>
          <w:lang w:eastAsia="en-US"/>
        </w:rPr>
        <w:t>Peter Hedman (Ericsson) provides comments</w:t>
      </w:r>
    </w:p>
    <w:p w14:paraId="4CB3358C" w14:textId="77777777" w:rsidR="00387286" w:rsidRPr="00EF4810" w:rsidRDefault="00387286" w:rsidP="00387286">
      <w:pPr>
        <w:pStyle w:val="FP"/>
        <w:keepNext/>
        <w:rPr>
          <w:i/>
          <w:iCs/>
          <w:lang w:eastAsia="en-US"/>
        </w:rPr>
      </w:pPr>
      <w:r w:rsidRPr="00EF4810">
        <w:rPr>
          <w:i/>
          <w:iCs/>
          <w:lang w:eastAsia="en-US"/>
        </w:rPr>
        <w:t>alessio(Nokia) comments that this solution does not impact UE and hence there is a problem. cannot accept the solution as is.</w:t>
      </w:r>
    </w:p>
    <w:p w14:paraId="121A219D" w14:textId="77777777" w:rsidR="00387286" w:rsidRPr="00EF4810" w:rsidRDefault="00387286" w:rsidP="00387286">
      <w:pPr>
        <w:pStyle w:val="FP"/>
        <w:keepNext/>
        <w:rPr>
          <w:i/>
          <w:iCs/>
          <w:lang w:eastAsia="en-US"/>
        </w:rPr>
      </w:pPr>
      <w:r w:rsidRPr="00EF4810">
        <w:rPr>
          <w:i/>
          <w:iCs/>
          <w:lang w:eastAsia="en-US"/>
        </w:rPr>
        <w:t>Susan (Huawei) replies to Peter Hedman (Ericsson).</w:t>
      </w:r>
    </w:p>
    <w:p w14:paraId="0F885124" w14:textId="77777777" w:rsidR="00387286" w:rsidRPr="00EF4810" w:rsidRDefault="00387286" w:rsidP="00387286">
      <w:pPr>
        <w:pStyle w:val="FP"/>
        <w:keepNext/>
        <w:rPr>
          <w:i/>
          <w:iCs/>
          <w:lang w:eastAsia="en-US"/>
        </w:rPr>
      </w:pPr>
      <w:r w:rsidRPr="00EF4810">
        <w:rPr>
          <w:i/>
          <w:iCs/>
          <w:lang w:eastAsia="en-US"/>
        </w:rPr>
        <w:t>Susan (Huawei) replies to alessio(Nokia).</w:t>
      </w:r>
    </w:p>
    <w:p w14:paraId="7B9D8207" w14:textId="77777777" w:rsidR="00387286" w:rsidRPr="00EF4810" w:rsidRDefault="00387286" w:rsidP="00387286">
      <w:pPr>
        <w:pStyle w:val="FP"/>
        <w:keepNext/>
        <w:rPr>
          <w:i/>
          <w:iCs/>
          <w:lang w:eastAsia="en-US"/>
        </w:rPr>
      </w:pPr>
      <w:r w:rsidRPr="00EF4810">
        <w:rPr>
          <w:i/>
          <w:iCs/>
          <w:lang w:eastAsia="en-US"/>
        </w:rPr>
        <w:t>Jinguo(ZTE) provides response</w:t>
      </w:r>
    </w:p>
    <w:p w14:paraId="64925056" w14:textId="77777777" w:rsidR="00387286" w:rsidRPr="00EF4810" w:rsidRDefault="00387286" w:rsidP="00387286">
      <w:pPr>
        <w:pStyle w:val="FP"/>
        <w:keepNext/>
        <w:rPr>
          <w:i/>
          <w:iCs/>
          <w:lang w:eastAsia="en-US"/>
        </w:rPr>
      </w:pPr>
      <w:r w:rsidRPr="00EF4810">
        <w:rPr>
          <w:i/>
          <w:iCs/>
          <w:lang w:eastAsia="en-US"/>
        </w:rPr>
        <w:t>alessio(Nokia) comments that if this is the solution we object to it</w:t>
      </w:r>
    </w:p>
    <w:p w14:paraId="5C20CE94" w14:textId="77777777" w:rsidR="00387286" w:rsidRPr="00EF4810" w:rsidRDefault="00387286" w:rsidP="00387286">
      <w:pPr>
        <w:pStyle w:val="FP"/>
        <w:keepNext/>
        <w:rPr>
          <w:i/>
          <w:iCs/>
          <w:lang w:eastAsia="en-US"/>
        </w:rPr>
      </w:pPr>
      <w:r w:rsidRPr="00EF4810">
        <w:rPr>
          <w:i/>
          <w:iCs/>
          <w:lang w:eastAsia="en-US"/>
        </w:rPr>
        <w:t>Susan (Huawei) replies to alessio(Nokia) and provides r01.</w:t>
      </w:r>
    </w:p>
    <w:p w14:paraId="71A1EDB6" w14:textId="77777777" w:rsidR="00387286" w:rsidRPr="00EF4810" w:rsidRDefault="00387286" w:rsidP="00387286">
      <w:pPr>
        <w:pStyle w:val="FP"/>
        <w:keepNext/>
        <w:rPr>
          <w:i/>
          <w:iCs/>
          <w:lang w:eastAsia="en-US"/>
        </w:rPr>
      </w:pPr>
      <w:r w:rsidRPr="00EF4810">
        <w:rPr>
          <w:i/>
          <w:iCs/>
          <w:lang w:eastAsia="en-US"/>
        </w:rPr>
        <w:t>==== 9.X, 10.X Revisions Deadline ====</w:t>
      </w:r>
    </w:p>
    <w:p w14:paraId="6C29592C" w14:textId="77777777" w:rsidR="00387286" w:rsidRPr="00EF4810" w:rsidRDefault="00387286" w:rsidP="00387286">
      <w:pPr>
        <w:pStyle w:val="FP"/>
        <w:keepNext/>
        <w:rPr>
          <w:i/>
          <w:iCs/>
          <w:lang w:eastAsia="en-US"/>
        </w:rPr>
      </w:pPr>
      <w:r w:rsidRPr="00EF4810">
        <w:rPr>
          <w:i/>
          <w:iCs/>
          <w:lang w:eastAsia="en-US"/>
        </w:rPr>
        <w:t>Susan (Huawei) further clarifies to alessio(Nokia).</w:t>
      </w:r>
    </w:p>
    <w:p w14:paraId="094EE925" w14:textId="77777777" w:rsidR="00387286" w:rsidRPr="00EF4810" w:rsidRDefault="00387286" w:rsidP="00387286">
      <w:pPr>
        <w:pStyle w:val="FP"/>
        <w:keepNext/>
        <w:rPr>
          <w:i/>
          <w:iCs/>
          <w:lang w:eastAsia="en-US"/>
        </w:rPr>
      </w:pPr>
      <w:r w:rsidRPr="00EF4810">
        <w:rPr>
          <w:i/>
          <w:iCs/>
          <w:lang w:eastAsia="en-US"/>
        </w:rPr>
        <w:t>Dieter (Deutsche Telekom): We support adding this a candidate solution to the TR that addresses the aspect of slice/service availability limited to an area smaller than TA of the KI#3.</w:t>
      </w:r>
    </w:p>
    <w:p w14:paraId="3352E32B" w14:textId="77777777" w:rsidR="00387286" w:rsidRPr="00EF4810" w:rsidRDefault="00387286" w:rsidP="00387286">
      <w:pPr>
        <w:pStyle w:val="FP"/>
        <w:keepNext/>
        <w:rPr>
          <w:i/>
          <w:iCs/>
          <w:lang w:eastAsia="en-US"/>
        </w:rPr>
      </w:pPr>
      <w:r w:rsidRPr="00EF4810">
        <w:rPr>
          <w:i/>
          <w:iCs/>
          <w:lang w:eastAsia="en-US"/>
        </w:rPr>
        <w:t>alessio(Nokia) believes this 'distance based' criterion is prone to failure as there is no real way to estimate the speed or future mobility pattern. we cannot accept solution that are not deterministically allowing access to the slice in the AoS.</w:t>
      </w:r>
    </w:p>
    <w:p w14:paraId="0DE1C157" w14:textId="77777777" w:rsidR="00387286" w:rsidRPr="00EF4810" w:rsidRDefault="00387286" w:rsidP="00387286">
      <w:pPr>
        <w:pStyle w:val="FP"/>
        <w:keepNext/>
        <w:rPr>
          <w:i/>
          <w:iCs/>
          <w:lang w:eastAsia="en-US"/>
        </w:rPr>
      </w:pPr>
      <w:r w:rsidRPr="00EF4810">
        <w:rPr>
          <w:i/>
          <w:iCs/>
          <w:lang w:eastAsia="en-US"/>
        </w:rPr>
        <w:t>Susan (Huawei) replies to alessio(Nokia) and cannot accept Alessio (Nokia)'s unreasonable objection, and asks him to be more constructive and not always object a paper without reasonable argumentation. Please note that backoff timer he's questioning is widely used in 3GPP, and in addition the solution in this paper can improve the service experience of legacy UEs, which is not well addressed with the existing solutions in the TR.</w:t>
      </w:r>
    </w:p>
    <w:p w14:paraId="28C2DC7B" w14:textId="77777777" w:rsidR="00387286" w:rsidRPr="00EF4810" w:rsidRDefault="00387286" w:rsidP="00387286">
      <w:pPr>
        <w:pStyle w:val="FP"/>
        <w:keepNext/>
        <w:rPr>
          <w:i/>
          <w:iCs/>
          <w:lang w:eastAsia="en-US"/>
        </w:rPr>
      </w:pPr>
      <w:r w:rsidRPr="00EF4810">
        <w:rPr>
          <w:i/>
          <w:iCs/>
          <w:lang w:eastAsia="en-US"/>
        </w:rPr>
        <w:t>Susan (Huawei) asks for CC#4 or CC#5 discussion, if Alessio (Nokia) sustains his objection.</w:t>
      </w:r>
    </w:p>
    <w:p w14:paraId="56912529" w14:textId="77777777" w:rsidR="00387286" w:rsidRPr="00EF4810" w:rsidRDefault="00387286" w:rsidP="00387286">
      <w:pPr>
        <w:pStyle w:val="FP"/>
        <w:keepNext/>
        <w:rPr>
          <w:i/>
          <w:iCs/>
          <w:lang w:eastAsia="en-US"/>
        </w:rPr>
      </w:pPr>
      <w:r w:rsidRPr="00EF4810">
        <w:rPr>
          <w:i/>
          <w:iCs/>
          <w:lang w:eastAsia="en-US"/>
        </w:rPr>
        <w:t>Alessio(nokia) replies and keeps objection to us9ing BoT as a way to restrict access outside the AoS.</w:t>
      </w:r>
    </w:p>
    <w:p w14:paraId="194B84DE" w14:textId="77777777" w:rsidR="00387286" w:rsidRPr="00EF4810" w:rsidRDefault="00387286" w:rsidP="00387286">
      <w:pPr>
        <w:pStyle w:val="FP"/>
        <w:keepNext/>
        <w:rPr>
          <w:i/>
          <w:iCs/>
          <w:lang w:eastAsia="en-US"/>
        </w:rPr>
      </w:pPr>
      <w:r w:rsidRPr="00EF4810">
        <w:rPr>
          <w:i/>
          <w:iCs/>
          <w:lang w:eastAsia="en-US"/>
        </w:rPr>
        <w:t>Susan (Huawei) provides r02 and asks for CC#5 approval.</w:t>
      </w:r>
    </w:p>
    <w:p w14:paraId="0134EC81" w14:textId="1E65F5E2" w:rsidR="00387286" w:rsidRDefault="00387286" w:rsidP="00387286">
      <w:pPr>
        <w:pStyle w:val="FP"/>
        <w:keepNext/>
        <w:rPr>
          <w:i/>
          <w:iCs/>
          <w:lang w:eastAsia="en-US"/>
        </w:rPr>
      </w:pPr>
      <w:r w:rsidRPr="00EF4810">
        <w:rPr>
          <w:i/>
          <w:iCs/>
          <w:lang w:eastAsia="en-US"/>
        </w:rPr>
        <w:t>==== 9.X, 10.X Final Deadline ====</w:t>
      </w:r>
    </w:p>
    <w:p w14:paraId="4896A66F" w14:textId="77777777" w:rsidR="00387286" w:rsidRPr="00EF4810" w:rsidRDefault="00387286" w:rsidP="00387286">
      <w:pPr>
        <w:pStyle w:val="FP"/>
        <w:keepNext/>
        <w:rPr>
          <w:i/>
          <w:iCs/>
          <w:lang w:eastAsia="en-US"/>
        </w:rPr>
      </w:pPr>
    </w:p>
    <w:p w14:paraId="4DF5A374" w14:textId="77777777" w:rsidR="00387286" w:rsidRPr="00F71C35" w:rsidRDefault="00387286" w:rsidP="00387286">
      <w:pPr>
        <w:keepNext/>
        <w:rPr>
          <w:b/>
          <w:bCs/>
          <w:lang w:eastAsia="en-US"/>
        </w:rPr>
      </w:pPr>
      <w:r w:rsidRPr="00DA12F6">
        <w:rPr>
          <w:rFonts w:cs="Arial"/>
          <w:b/>
        </w:rPr>
        <w:t>Discussion and conclusion:</w:t>
      </w:r>
    </w:p>
    <w:p w14:paraId="638C74B3" w14:textId="1D8CBAF9" w:rsidR="00387286" w:rsidRPr="00387286" w:rsidRDefault="00387286" w:rsidP="00387286">
      <w:r>
        <w:rPr>
          <w:lang w:eastAsia="en-US"/>
        </w:rPr>
        <w:t xml:space="preserve">Some changes were </w:t>
      </w:r>
      <w:r w:rsidR="003D2F4F">
        <w:rPr>
          <w:lang w:eastAsia="en-US"/>
        </w:rPr>
        <w:t>agreed</w:t>
      </w:r>
      <w:r>
        <w:rPr>
          <w:lang w:eastAsia="en-US"/>
        </w:rPr>
        <w:t xml:space="preserve"> and this was revised to </w:t>
      </w:r>
      <w:r w:rsidRPr="00387286">
        <w:rPr>
          <w:color w:val="0000FF"/>
          <w:lang w:eastAsia="en-US"/>
        </w:rPr>
        <w:t>S2-2207889</w:t>
      </w:r>
      <w:r>
        <w:t xml:space="preserve"> which was </w:t>
      </w:r>
      <w:r w:rsidRPr="00C3284B">
        <w:rPr>
          <w:color w:val="FF0000"/>
          <w:lang w:eastAsia="en-US"/>
        </w:rPr>
        <w:t>approved</w:t>
      </w:r>
    </w:p>
    <w:p w14:paraId="640424C0" w14:textId="0E02D35D" w:rsidR="00573116" w:rsidRDefault="00573116" w:rsidP="00F71C35">
      <w:pPr>
        <w:rPr>
          <w:lang w:eastAsia="en-US"/>
        </w:rPr>
      </w:pPr>
    </w:p>
    <w:p w14:paraId="268865D4" w14:textId="77777777" w:rsidR="003D2F4F" w:rsidRDefault="003D2F4F" w:rsidP="003D2F4F">
      <w:pPr>
        <w:keepNext/>
        <w:pBdr>
          <w:top w:val="outset" w:sz="6" w:space="1" w:color="000000"/>
        </w:pBdr>
        <w:rPr>
          <w:lang w:eastAsia="en-US"/>
        </w:rPr>
      </w:pPr>
      <w:r w:rsidRPr="006E67E1">
        <w:rPr>
          <w:color w:val="0000FF"/>
          <w:lang w:eastAsia="en-US"/>
        </w:rPr>
        <w:lastRenderedPageBreak/>
        <w:t>S2-2205717</w:t>
      </w:r>
      <w:r>
        <w:rPr>
          <w:lang w:eastAsia="en-US"/>
        </w:rPr>
        <w:t xml:space="preserve"> (P-CR) Evaluation and conclusion of KI#2 (Source: Huawei, HiSilicon)</w:t>
      </w:r>
    </w:p>
    <w:p w14:paraId="59B74FA1" w14:textId="77777777" w:rsidR="003D2F4F" w:rsidRPr="00F71C35" w:rsidRDefault="003D2F4F" w:rsidP="003D2F4F">
      <w:pPr>
        <w:pStyle w:val="FP"/>
        <w:keepNext/>
        <w:rPr>
          <w:b/>
          <w:bCs/>
          <w:i/>
          <w:iCs/>
          <w:lang w:eastAsia="en-US"/>
        </w:rPr>
      </w:pPr>
      <w:r w:rsidRPr="00F71C35">
        <w:rPr>
          <w:b/>
          <w:bCs/>
          <w:i/>
          <w:iCs/>
          <w:lang w:eastAsia="en-US"/>
        </w:rPr>
        <w:t>e-mail comments:</w:t>
      </w:r>
    </w:p>
    <w:p w14:paraId="6876B69E" w14:textId="77777777" w:rsidR="003D2F4F" w:rsidRPr="00EF4810" w:rsidRDefault="003D2F4F" w:rsidP="003D2F4F">
      <w:pPr>
        <w:pStyle w:val="FP"/>
        <w:keepNext/>
        <w:rPr>
          <w:i/>
          <w:iCs/>
          <w:lang w:eastAsia="en-US"/>
        </w:rPr>
      </w:pPr>
      <w:r w:rsidRPr="00EF4810">
        <w:rPr>
          <w:i/>
          <w:iCs/>
          <w:lang w:eastAsia="en-US"/>
        </w:rPr>
        <w:t>Changhong (Intel) proposes to use this paper as baseline for KI#2 evaluation and conclusion.</w:t>
      </w:r>
    </w:p>
    <w:p w14:paraId="2D48B127" w14:textId="77777777" w:rsidR="003D2F4F" w:rsidRPr="00EF4810" w:rsidRDefault="003D2F4F" w:rsidP="003D2F4F">
      <w:pPr>
        <w:pStyle w:val="FP"/>
        <w:keepNext/>
        <w:rPr>
          <w:i/>
          <w:iCs/>
          <w:lang w:eastAsia="en-US"/>
        </w:rPr>
      </w:pPr>
      <w:r w:rsidRPr="00EF4810">
        <w:rPr>
          <w:i/>
          <w:iCs/>
          <w:lang w:eastAsia="en-US"/>
        </w:rPr>
        <w:t>Yang (OPPO) corrected the title (6947-&gt;5717), and provide comments and r01.</w:t>
      </w:r>
    </w:p>
    <w:p w14:paraId="58C0F245" w14:textId="77777777" w:rsidR="003D2F4F" w:rsidRPr="00EF4810" w:rsidRDefault="003D2F4F" w:rsidP="003D2F4F">
      <w:pPr>
        <w:pStyle w:val="FP"/>
        <w:keepNext/>
        <w:rPr>
          <w:i/>
          <w:iCs/>
          <w:lang w:eastAsia="en-US"/>
        </w:rPr>
      </w:pPr>
      <w:r w:rsidRPr="00EF4810">
        <w:rPr>
          <w:i/>
          <w:iCs/>
          <w:lang w:eastAsia="en-US"/>
        </w:rPr>
        <w:t>Yang (OPPO) provides comments and r01.</w:t>
      </w:r>
    </w:p>
    <w:p w14:paraId="7D1B1761" w14:textId="77777777" w:rsidR="003D2F4F" w:rsidRPr="00EF4810" w:rsidRDefault="003D2F4F" w:rsidP="003D2F4F">
      <w:pPr>
        <w:pStyle w:val="FP"/>
        <w:keepNext/>
        <w:rPr>
          <w:i/>
          <w:iCs/>
          <w:lang w:eastAsia="en-US"/>
        </w:rPr>
      </w:pPr>
      <w:r w:rsidRPr="00EF4810">
        <w:rPr>
          <w:i/>
          <w:iCs/>
          <w:lang w:eastAsia="en-US"/>
        </w:rPr>
        <w:t>Yang (OPPO) Further correct the AI number (-&gt; 9.22).</w:t>
      </w:r>
    </w:p>
    <w:p w14:paraId="135CEE09" w14:textId="77777777" w:rsidR="003D2F4F" w:rsidRPr="00EF4810" w:rsidRDefault="003D2F4F" w:rsidP="003D2F4F">
      <w:pPr>
        <w:pStyle w:val="FP"/>
        <w:keepNext/>
        <w:rPr>
          <w:i/>
          <w:iCs/>
          <w:lang w:eastAsia="en-US"/>
        </w:rPr>
      </w:pPr>
      <w:r w:rsidRPr="00EF4810">
        <w:rPr>
          <w:i/>
          <w:iCs/>
          <w:lang w:eastAsia="en-US"/>
        </w:rPr>
        <w:t>Josep (DT) provides comments, provides r02.</w:t>
      </w:r>
    </w:p>
    <w:p w14:paraId="6F24843E" w14:textId="77777777" w:rsidR="003D2F4F" w:rsidRPr="00EF4810" w:rsidRDefault="003D2F4F" w:rsidP="003D2F4F">
      <w:pPr>
        <w:pStyle w:val="FP"/>
        <w:keepNext/>
        <w:rPr>
          <w:i/>
          <w:iCs/>
          <w:lang w:eastAsia="en-US"/>
        </w:rPr>
      </w:pPr>
      <w:r w:rsidRPr="00EF4810">
        <w:rPr>
          <w:i/>
          <w:iCs/>
          <w:lang w:eastAsia="en-US"/>
        </w:rPr>
        <w:t>Krisztian (Apple) provides comments and r03.</w:t>
      </w:r>
    </w:p>
    <w:p w14:paraId="66F22878" w14:textId="77777777" w:rsidR="003D2F4F" w:rsidRPr="00EF4810" w:rsidRDefault="003D2F4F" w:rsidP="003D2F4F">
      <w:pPr>
        <w:pStyle w:val="FP"/>
        <w:keepNext/>
        <w:rPr>
          <w:i/>
          <w:iCs/>
          <w:lang w:eastAsia="en-US"/>
        </w:rPr>
      </w:pPr>
      <w:r w:rsidRPr="00EF4810">
        <w:rPr>
          <w:i/>
          <w:iCs/>
          <w:lang w:eastAsia="en-US"/>
        </w:rPr>
        <w:t>Huazhang (vivo) provides the comments</w:t>
      </w:r>
    </w:p>
    <w:p w14:paraId="73077DCD" w14:textId="77777777" w:rsidR="003D2F4F" w:rsidRPr="00EF4810" w:rsidRDefault="003D2F4F" w:rsidP="003D2F4F">
      <w:pPr>
        <w:pStyle w:val="FP"/>
        <w:keepNext/>
        <w:rPr>
          <w:i/>
          <w:iCs/>
          <w:lang w:eastAsia="en-US"/>
        </w:rPr>
      </w:pPr>
      <w:r w:rsidRPr="00EF4810">
        <w:rPr>
          <w:i/>
          <w:iCs/>
          <w:lang w:eastAsia="en-US"/>
        </w:rPr>
        <w:t>Josep (DT) comments, provides r04.</w:t>
      </w:r>
    </w:p>
    <w:p w14:paraId="01720522" w14:textId="77777777" w:rsidR="003D2F4F" w:rsidRPr="00EF4810" w:rsidRDefault="003D2F4F" w:rsidP="003D2F4F">
      <w:pPr>
        <w:pStyle w:val="FP"/>
        <w:keepNext/>
        <w:rPr>
          <w:i/>
          <w:iCs/>
          <w:lang w:eastAsia="en-US"/>
        </w:rPr>
      </w:pPr>
      <w:r w:rsidRPr="00EF4810">
        <w:rPr>
          <w:i/>
          <w:iCs/>
          <w:lang w:eastAsia="en-US"/>
        </w:rPr>
        <w:t>Pavan (Google) provides some comments and r05.</w:t>
      </w:r>
    </w:p>
    <w:p w14:paraId="0E3B8CF2" w14:textId="77777777" w:rsidR="003D2F4F" w:rsidRPr="00EF4810" w:rsidRDefault="003D2F4F" w:rsidP="003D2F4F">
      <w:pPr>
        <w:pStyle w:val="FP"/>
        <w:keepNext/>
        <w:rPr>
          <w:i/>
          <w:iCs/>
          <w:lang w:eastAsia="en-US"/>
        </w:rPr>
      </w:pPr>
      <w:r w:rsidRPr="00EF4810">
        <w:rPr>
          <w:i/>
          <w:iCs/>
          <w:lang w:eastAsia="en-US"/>
        </w:rPr>
        <w:t>Dimitris (Lenovo) raises concerns with r01, r02, r03 and r04</w:t>
      </w:r>
    </w:p>
    <w:p w14:paraId="1D9ADE1C" w14:textId="77777777" w:rsidR="003D2F4F" w:rsidRPr="00EF4810" w:rsidRDefault="003D2F4F" w:rsidP="003D2F4F">
      <w:pPr>
        <w:pStyle w:val="FP"/>
        <w:keepNext/>
        <w:rPr>
          <w:i/>
          <w:iCs/>
          <w:lang w:eastAsia="en-US"/>
        </w:rPr>
      </w:pPr>
      <w:r w:rsidRPr="00EF4810">
        <w:rPr>
          <w:i/>
          <w:iCs/>
          <w:lang w:eastAsia="en-US"/>
        </w:rPr>
        <w:t>Jicheol (Samsung) provides r06.</w:t>
      </w:r>
    </w:p>
    <w:p w14:paraId="59478E02" w14:textId="77777777" w:rsidR="003D2F4F" w:rsidRPr="00EF4810" w:rsidRDefault="003D2F4F" w:rsidP="003D2F4F">
      <w:pPr>
        <w:pStyle w:val="FP"/>
        <w:keepNext/>
        <w:rPr>
          <w:i/>
          <w:iCs/>
          <w:lang w:eastAsia="en-US"/>
        </w:rPr>
      </w:pPr>
      <w:r w:rsidRPr="00EF4810">
        <w:rPr>
          <w:i/>
          <w:iCs/>
          <w:lang w:eastAsia="en-US"/>
        </w:rPr>
        <w:t>Iskren (NEC) provides comments</w:t>
      </w:r>
    </w:p>
    <w:p w14:paraId="291FBCE8" w14:textId="77777777" w:rsidR="003D2F4F" w:rsidRPr="00EF4810" w:rsidRDefault="003D2F4F" w:rsidP="003D2F4F">
      <w:pPr>
        <w:pStyle w:val="FP"/>
        <w:keepNext/>
        <w:rPr>
          <w:i/>
          <w:iCs/>
          <w:lang w:eastAsia="en-US"/>
        </w:rPr>
      </w:pPr>
      <w:r w:rsidRPr="00EF4810">
        <w:rPr>
          <w:i/>
          <w:iCs/>
          <w:lang w:eastAsia="en-US"/>
        </w:rPr>
        <w:t>Josep (DT) replies to Iskren (NEC).</w:t>
      </w:r>
    </w:p>
    <w:p w14:paraId="419EC7BA" w14:textId="77777777" w:rsidR="003D2F4F" w:rsidRPr="00EF4810" w:rsidRDefault="003D2F4F" w:rsidP="003D2F4F">
      <w:pPr>
        <w:pStyle w:val="FP"/>
        <w:keepNext/>
        <w:rPr>
          <w:i/>
          <w:iCs/>
          <w:lang w:eastAsia="en-US"/>
        </w:rPr>
      </w:pPr>
      <w:r w:rsidRPr="00EF4810">
        <w:rPr>
          <w:i/>
          <w:iCs/>
          <w:lang w:eastAsia="en-US"/>
        </w:rPr>
        <w:t>Belen (Ericsson) provides comments</w:t>
      </w:r>
    </w:p>
    <w:p w14:paraId="0361144C" w14:textId="77777777" w:rsidR="003D2F4F" w:rsidRPr="00EF4810" w:rsidRDefault="003D2F4F" w:rsidP="003D2F4F">
      <w:pPr>
        <w:pStyle w:val="FP"/>
        <w:keepNext/>
        <w:rPr>
          <w:i/>
          <w:iCs/>
          <w:lang w:eastAsia="en-US"/>
        </w:rPr>
      </w:pPr>
      <w:r w:rsidRPr="00EF4810">
        <w:rPr>
          <w:i/>
          <w:iCs/>
          <w:lang w:eastAsia="en-US"/>
        </w:rPr>
        <w:t>Huazhang (vivo) provide comments.</w:t>
      </w:r>
    </w:p>
    <w:p w14:paraId="3E546666" w14:textId="77777777" w:rsidR="003D2F4F" w:rsidRPr="00EF4810" w:rsidRDefault="003D2F4F" w:rsidP="003D2F4F">
      <w:pPr>
        <w:pStyle w:val="FP"/>
        <w:keepNext/>
        <w:rPr>
          <w:i/>
          <w:iCs/>
          <w:lang w:eastAsia="en-US"/>
        </w:rPr>
      </w:pPr>
      <w:r w:rsidRPr="00EF4810">
        <w:rPr>
          <w:i/>
          <w:iCs/>
          <w:lang w:eastAsia="en-US"/>
        </w:rPr>
        <w:t>I am not ok to define the SMF to reject the PDU session.</w:t>
      </w:r>
    </w:p>
    <w:p w14:paraId="46E93923" w14:textId="77777777" w:rsidR="003D2F4F" w:rsidRPr="00EF4810" w:rsidRDefault="003D2F4F" w:rsidP="003D2F4F">
      <w:pPr>
        <w:pStyle w:val="FP"/>
        <w:keepNext/>
        <w:rPr>
          <w:i/>
          <w:iCs/>
          <w:lang w:eastAsia="en-US"/>
        </w:rPr>
      </w:pPr>
      <w:r w:rsidRPr="00EF4810">
        <w:rPr>
          <w:i/>
          <w:iCs/>
          <w:lang w:eastAsia="en-US"/>
        </w:rPr>
        <w:t>And I am also not ok to delete the user consent.</w:t>
      </w:r>
    </w:p>
    <w:p w14:paraId="7C41C4A2" w14:textId="77777777" w:rsidR="003D2F4F" w:rsidRPr="00EF4810" w:rsidRDefault="003D2F4F" w:rsidP="003D2F4F">
      <w:pPr>
        <w:pStyle w:val="FP"/>
        <w:keepNext/>
        <w:rPr>
          <w:i/>
          <w:iCs/>
          <w:lang w:eastAsia="en-US"/>
        </w:rPr>
      </w:pPr>
      <w:r w:rsidRPr="00EF4810">
        <w:rPr>
          <w:i/>
          <w:iCs/>
          <w:lang w:eastAsia="en-US"/>
        </w:rPr>
        <w:t>Belen (Ericsson) provides r07</w:t>
      </w:r>
    </w:p>
    <w:p w14:paraId="022181A7" w14:textId="77777777" w:rsidR="003D2F4F" w:rsidRPr="00EF4810" w:rsidRDefault="003D2F4F" w:rsidP="003D2F4F">
      <w:pPr>
        <w:pStyle w:val="FP"/>
        <w:keepNext/>
        <w:rPr>
          <w:i/>
          <w:iCs/>
          <w:lang w:eastAsia="en-US"/>
        </w:rPr>
      </w:pPr>
      <w:r w:rsidRPr="00EF4810">
        <w:rPr>
          <w:i/>
          <w:iCs/>
          <w:lang w:eastAsia="en-US"/>
        </w:rPr>
        <w:t>Pinghui(China Telecom) comments</w:t>
      </w:r>
    </w:p>
    <w:p w14:paraId="5A778E73" w14:textId="77777777" w:rsidR="003D2F4F" w:rsidRPr="00EF4810" w:rsidRDefault="003D2F4F" w:rsidP="003D2F4F">
      <w:pPr>
        <w:pStyle w:val="FP"/>
        <w:keepNext/>
        <w:rPr>
          <w:i/>
          <w:iCs/>
          <w:lang w:eastAsia="en-US"/>
        </w:rPr>
      </w:pPr>
      <w:r w:rsidRPr="00EF4810">
        <w:rPr>
          <w:i/>
          <w:iCs/>
          <w:lang w:eastAsia="en-US"/>
        </w:rPr>
        <w:t>Krisztian (Apple) objects to r07 and r06, supports r05.</w:t>
      </w:r>
    </w:p>
    <w:p w14:paraId="37A0C71E" w14:textId="77777777" w:rsidR="003D2F4F" w:rsidRPr="00EF4810" w:rsidRDefault="003D2F4F" w:rsidP="003D2F4F">
      <w:pPr>
        <w:pStyle w:val="FP"/>
        <w:keepNext/>
        <w:rPr>
          <w:i/>
          <w:iCs/>
          <w:lang w:eastAsia="en-US"/>
        </w:rPr>
      </w:pPr>
      <w:r w:rsidRPr="00EF4810">
        <w:rPr>
          <w:i/>
          <w:iCs/>
          <w:lang w:eastAsia="en-US"/>
        </w:rPr>
        <w:t>Josep (DT) replies to Krisztian (Apple), disagrees to removing UE reporting and his reasons.</w:t>
      </w:r>
    </w:p>
    <w:p w14:paraId="2E03A59D" w14:textId="77777777" w:rsidR="003D2F4F" w:rsidRPr="00EF4810" w:rsidRDefault="003D2F4F" w:rsidP="003D2F4F">
      <w:pPr>
        <w:pStyle w:val="FP"/>
        <w:keepNext/>
        <w:rPr>
          <w:i/>
          <w:iCs/>
          <w:lang w:eastAsia="en-US"/>
        </w:rPr>
      </w:pPr>
      <w:r w:rsidRPr="00EF4810">
        <w:rPr>
          <w:i/>
          <w:iCs/>
          <w:lang w:eastAsia="en-US"/>
        </w:rPr>
        <w:t>Pallab (Nokia) supports r05.</w:t>
      </w:r>
    </w:p>
    <w:p w14:paraId="5CF53819" w14:textId="77777777" w:rsidR="003D2F4F" w:rsidRPr="00EF4810" w:rsidRDefault="003D2F4F" w:rsidP="003D2F4F">
      <w:pPr>
        <w:pStyle w:val="FP"/>
        <w:keepNext/>
        <w:rPr>
          <w:i/>
          <w:iCs/>
          <w:lang w:eastAsia="en-US"/>
        </w:rPr>
      </w:pPr>
      <w:r w:rsidRPr="00EF4810">
        <w:rPr>
          <w:i/>
          <w:iCs/>
          <w:lang w:eastAsia="en-US"/>
        </w:rPr>
        <w:t>Changhong (Intel) proposes to have a show of hands on the controversial parts at CC#4 or CC#5.</w:t>
      </w:r>
    </w:p>
    <w:p w14:paraId="4675FC89" w14:textId="77777777" w:rsidR="003D2F4F" w:rsidRPr="00EF4810" w:rsidRDefault="003D2F4F" w:rsidP="003D2F4F">
      <w:pPr>
        <w:pStyle w:val="FP"/>
        <w:keepNext/>
        <w:rPr>
          <w:i/>
          <w:iCs/>
          <w:lang w:eastAsia="en-US"/>
        </w:rPr>
      </w:pPr>
      <w:r w:rsidRPr="00EF4810">
        <w:rPr>
          <w:i/>
          <w:iCs/>
          <w:lang w:eastAsia="en-US"/>
        </w:rPr>
        <w:t>Dimitris (Lenovo) suggests additional questions for SOH</w:t>
      </w:r>
    </w:p>
    <w:p w14:paraId="3765EB5D" w14:textId="77777777" w:rsidR="003D2F4F" w:rsidRPr="00EF4810" w:rsidRDefault="003D2F4F" w:rsidP="003D2F4F">
      <w:pPr>
        <w:pStyle w:val="FP"/>
        <w:keepNext/>
        <w:rPr>
          <w:i/>
          <w:iCs/>
          <w:lang w:eastAsia="en-US"/>
        </w:rPr>
      </w:pPr>
      <w:r w:rsidRPr="00EF4810">
        <w:rPr>
          <w:i/>
          <w:iCs/>
          <w:lang w:eastAsia="en-US"/>
        </w:rPr>
        <w:t>Josep (DT) suggests a much simpler SoH.</w:t>
      </w:r>
    </w:p>
    <w:p w14:paraId="5C030F39" w14:textId="77777777" w:rsidR="003D2F4F" w:rsidRPr="00EF4810" w:rsidRDefault="003D2F4F" w:rsidP="003D2F4F">
      <w:pPr>
        <w:pStyle w:val="FP"/>
        <w:keepNext/>
        <w:rPr>
          <w:i/>
          <w:iCs/>
          <w:lang w:eastAsia="en-US"/>
        </w:rPr>
      </w:pPr>
      <w:r w:rsidRPr="00EF4810">
        <w:rPr>
          <w:i/>
          <w:iCs/>
          <w:lang w:eastAsia="en-US"/>
        </w:rPr>
        <w:t>Huazhang (vivo) replies to add the question</w:t>
      </w:r>
    </w:p>
    <w:p w14:paraId="7C6BDFA3" w14:textId="77777777" w:rsidR="003D2F4F" w:rsidRPr="00EF4810" w:rsidRDefault="003D2F4F" w:rsidP="003D2F4F">
      <w:pPr>
        <w:pStyle w:val="FP"/>
        <w:keepNext/>
        <w:rPr>
          <w:i/>
          <w:iCs/>
          <w:lang w:eastAsia="en-US"/>
        </w:rPr>
      </w:pPr>
      <w:r w:rsidRPr="00EF4810">
        <w:rPr>
          <w:i/>
          <w:iCs/>
          <w:lang w:eastAsia="en-US"/>
        </w:rPr>
        <w:t>Belen (Ericsson) agrees to have simpler questions for a SoH.</w:t>
      </w:r>
    </w:p>
    <w:p w14:paraId="516F5990" w14:textId="77777777" w:rsidR="003D2F4F" w:rsidRPr="00EF4810" w:rsidRDefault="003D2F4F" w:rsidP="003D2F4F">
      <w:pPr>
        <w:pStyle w:val="FP"/>
        <w:keepNext/>
        <w:rPr>
          <w:i/>
          <w:iCs/>
          <w:lang w:eastAsia="en-US"/>
        </w:rPr>
      </w:pPr>
      <w:r w:rsidRPr="00EF4810">
        <w:rPr>
          <w:i/>
          <w:iCs/>
          <w:lang w:eastAsia="en-US"/>
        </w:rPr>
        <w:t>Yang (OPPO) we do not think the 1st question needs to be asked due to it does not make sense</w:t>
      </w:r>
    </w:p>
    <w:p w14:paraId="37CBD223" w14:textId="77777777" w:rsidR="003D2F4F" w:rsidRPr="00EF4810" w:rsidRDefault="003D2F4F" w:rsidP="003D2F4F">
      <w:pPr>
        <w:pStyle w:val="FP"/>
        <w:keepNext/>
        <w:rPr>
          <w:i/>
          <w:iCs/>
          <w:lang w:eastAsia="en-US"/>
        </w:rPr>
      </w:pPr>
      <w:r w:rsidRPr="00EF4810">
        <w:rPr>
          <w:i/>
          <w:iCs/>
          <w:lang w:eastAsia="en-US"/>
        </w:rPr>
        <w:t>Haiyang (Huawei) suggests a way forward, provides r08, and objects r01 to r07.</w:t>
      </w:r>
    </w:p>
    <w:p w14:paraId="214966FA" w14:textId="77777777" w:rsidR="003D2F4F" w:rsidRPr="00EF4810" w:rsidRDefault="003D2F4F" w:rsidP="003D2F4F">
      <w:pPr>
        <w:pStyle w:val="FP"/>
        <w:keepNext/>
        <w:rPr>
          <w:i/>
          <w:iCs/>
          <w:lang w:eastAsia="en-US"/>
        </w:rPr>
      </w:pPr>
      <w:r w:rsidRPr="00EF4810">
        <w:rPr>
          <w:i/>
          <w:iCs/>
          <w:lang w:eastAsia="en-US"/>
        </w:rPr>
        <w:t>Josep (DT) supports Belén's (Ericsson) wording that the SoH questions should be solution-neutral.</w:t>
      </w:r>
    </w:p>
    <w:p w14:paraId="18004BA1" w14:textId="77777777" w:rsidR="003D2F4F" w:rsidRPr="00EF4810" w:rsidRDefault="003D2F4F" w:rsidP="003D2F4F">
      <w:pPr>
        <w:pStyle w:val="FP"/>
        <w:keepNext/>
        <w:rPr>
          <w:i/>
          <w:iCs/>
          <w:lang w:eastAsia="en-US"/>
        </w:rPr>
      </w:pPr>
      <w:r w:rsidRPr="00EF4810">
        <w:rPr>
          <w:i/>
          <w:iCs/>
          <w:lang w:eastAsia="en-US"/>
        </w:rPr>
        <w:t>Yang (OPPO) objects r08 as the concern shown in very first email that the evaluation is confusing</w:t>
      </w:r>
    </w:p>
    <w:p w14:paraId="5E622BEA" w14:textId="77777777" w:rsidR="003D2F4F" w:rsidRPr="00EF4810" w:rsidRDefault="003D2F4F" w:rsidP="003D2F4F">
      <w:pPr>
        <w:pStyle w:val="FP"/>
        <w:keepNext/>
        <w:rPr>
          <w:i/>
          <w:iCs/>
          <w:lang w:eastAsia="en-US"/>
        </w:rPr>
      </w:pPr>
      <w:r w:rsidRPr="00EF4810">
        <w:rPr>
          <w:i/>
          <w:iCs/>
          <w:lang w:eastAsia="en-US"/>
        </w:rPr>
        <w:t>Changhong (Intel) asks companies to work in a constructive way in the spirit of 3GPP compromising.</w:t>
      </w:r>
    </w:p>
    <w:p w14:paraId="773B9455" w14:textId="77777777" w:rsidR="003D2F4F" w:rsidRPr="00EF4810" w:rsidRDefault="003D2F4F" w:rsidP="003D2F4F">
      <w:pPr>
        <w:pStyle w:val="FP"/>
        <w:keepNext/>
        <w:rPr>
          <w:i/>
          <w:iCs/>
          <w:lang w:eastAsia="en-US"/>
        </w:rPr>
      </w:pPr>
      <w:r w:rsidRPr="00EF4810">
        <w:rPr>
          <w:i/>
          <w:iCs/>
          <w:lang w:eastAsia="en-US"/>
        </w:rPr>
        <w:t>Josep (DT) replies to Changhong (Rapporteur).</w:t>
      </w:r>
    </w:p>
    <w:p w14:paraId="43B68966" w14:textId="77777777" w:rsidR="003D2F4F" w:rsidRPr="00EF4810" w:rsidRDefault="003D2F4F" w:rsidP="003D2F4F">
      <w:pPr>
        <w:pStyle w:val="FP"/>
        <w:keepNext/>
        <w:rPr>
          <w:i/>
          <w:iCs/>
          <w:lang w:eastAsia="en-US"/>
        </w:rPr>
      </w:pPr>
      <w:r w:rsidRPr="00EF4810">
        <w:rPr>
          <w:i/>
          <w:iCs/>
          <w:lang w:eastAsia="en-US"/>
        </w:rPr>
        <w:t>Yang (OPPO) supports r05 which is the minimum agreement we possibly can get in this meeting</w:t>
      </w:r>
    </w:p>
    <w:p w14:paraId="4CC1E618" w14:textId="77777777" w:rsidR="003D2F4F" w:rsidRPr="00EF4810" w:rsidRDefault="003D2F4F" w:rsidP="003D2F4F">
      <w:pPr>
        <w:pStyle w:val="FP"/>
        <w:keepNext/>
        <w:rPr>
          <w:i/>
          <w:iCs/>
          <w:lang w:eastAsia="en-US"/>
        </w:rPr>
      </w:pPr>
      <w:r w:rsidRPr="00EF4810">
        <w:rPr>
          <w:i/>
          <w:iCs/>
          <w:lang w:eastAsia="en-US"/>
        </w:rPr>
        <w:t>Jicheol (Samsung) objects r05 and r08 and supports r06 and r07.</w:t>
      </w:r>
    </w:p>
    <w:p w14:paraId="45A510F8" w14:textId="77777777" w:rsidR="003D2F4F" w:rsidRPr="00EF4810" w:rsidRDefault="003D2F4F" w:rsidP="003D2F4F">
      <w:pPr>
        <w:pStyle w:val="FP"/>
        <w:keepNext/>
        <w:rPr>
          <w:i/>
          <w:iCs/>
          <w:lang w:eastAsia="en-US"/>
        </w:rPr>
      </w:pPr>
      <w:r w:rsidRPr="00EF4810">
        <w:rPr>
          <w:i/>
          <w:iCs/>
          <w:lang w:eastAsia="en-US"/>
        </w:rPr>
        <w:t>And also supports a show-of-hands to make a progress.</w:t>
      </w:r>
    </w:p>
    <w:p w14:paraId="6888C34C" w14:textId="77777777" w:rsidR="003D2F4F" w:rsidRPr="00EF4810" w:rsidRDefault="003D2F4F" w:rsidP="003D2F4F">
      <w:pPr>
        <w:pStyle w:val="FP"/>
        <w:keepNext/>
        <w:rPr>
          <w:i/>
          <w:iCs/>
          <w:lang w:eastAsia="en-US"/>
        </w:rPr>
      </w:pPr>
      <w:r w:rsidRPr="00EF4810">
        <w:rPr>
          <w:i/>
          <w:iCs/>
          <w:lang w:eastAsia="en-US"/>
        </w:rPr>
        <w:t>Josep (DT) provides a r09 that can be used as basis for the result of the SoH, i.e. remove non-agreeable text.</w:t>
      </w:r>
    </w:p>
    <w:p w14:paraId="61B92634" w14:textId="77777777" w:rsidR="003D2F4F" w:rsidRPr="00EF4810" w:rsidRDefault="003D2F4F" w:rsidP="003D2F4F">
      <w:pPr>
        <w:pStyle w:val="FP"/>
        <w:keepNext/>
        <w:rPr>
          <w:i/>
          <w:iCs/>
          <w:lang w:eastAsia="en-US"/>
        </w:rPr>
      </w:pPr>
      <w:r w:rsidRPr="00EF4810">
        <w:rPr>
          <w:i/>
          <w:iCs/>
          <w:lang w:eastAsia="en-US"/>
        </w:rPr>
        <w:t>Dimitris (Lenovo) does not see how any revision helps in arriving at a conclusion prefers to have a SoH first</w:t>
      </w:r>
    </w:p>
    <w:p w14:paraId="16FB92CD" w14:textId="77777777" w:rsidR="003D2F4F" w:rsidRPr="00EF4810" w:rsidRDefault="003D2F4F" w:rsidP="003D2F4F">
      <w:pPr>
        <w:pStyle w:val="FP"/>
        <w:keepNext/>
        <w:rPr>
          <w:i/>
          <w:iCs/>
          <w:lang w:eastAsia="en-US"/>
        </w:rPr>
      </w:pPr>
      <w:r w:rsidRPr="00EF4810">
        <w:rPr>
          <w:i/>
          <w:iCs/>
          <w:lang w:eastAsia="en-US"/>
        </w:rPr>
        <w:t>Josep (DT) replies to Dimitris (Lenovo). Prefers to have a simple SoH as we cannot even agree on the basics</w:t>
      </w:r>
    </w:p>
    <w:p w14:paraId="4C3B8A41" w14:textId="77777777" w:rsidR="003D2F4F" w:rsidRPr="00EF4810" w:rsidRDefault="003D2F4F" w:rsidP="003D2F4F">
      <w:pPr>
        <w:pStyle w:val="FP"/>
        <w:keepNext/>
        <w:rPr>
          <w:i/>
          <w:iCs/>
          <w:lang w:eastAsia="en-US"/>
        </w:rPr>
      </w:pPr>
      <w:r w:rsidRPr="00EF4810">
        <w:rPr>
          <w:i/>
          <w:iCs/>
          <w:lang w:eastAsia="en-US"/>
        </w:rPr>
        <w:t>Changhong (Intel) comments and proposes to have a SoH on simple questions.</w:t>
      </w:r>
    </w:p>
    <w:p w14:paraId="2333B9E7" w14:textId="77777777" w:rsidR="003D2F4F" w:rsidRPr="00EF4810" w:rsidRDefault="003D2F4F" w:rsidP="003D2F4F">
      <w:pPr>
        <w:pStyle w:val="FP"/>
        <w:keepNext/>
        <w:rPr>
          <w:i/>
          <w:iCs/>
          <w:lang w:eastAsia="en-US"/>
        </w:rPr>
      </w:pPr>
      <w:r w:rsidRPr="00EF4810">
        <w:rPr>
          <w:i/>
          <w:iCs/>
          <w:lang w:eastAsia="en-US"/>
        </w:rPr>
        <w:t>Changhong (Intel) proposes to ask one more question for SoH.</w:t>
      </w:r>
    </w:p>
    <w:p w14:paraId="126FA80A" w14:textId="77777777" w:rsidR="003D2F4F" w:rsidRPr="00EF4810" w:rsidRDefault="003D2F4F" w:rsidP="003D2F4F">
      <w:pPr>
        <w:pStyle w:val="FP"/>
        <w:keepNext/>
        <w:rPr>
          <w:i/>
          <w:iCs/>
          <w:lang w:eastAsia="en-US"/>
        </w:rPr>
      </w:pPr>
      <w:r w:rsidRPr="00EF4810">
        <w:rPr>
          <w:i/>
          <w:iCs/>
          <w:lang w:eastAsia="en-US"/>
        </w:rPr>
        <w:t>Josep (DT) replies to Changhong (Intel) and suggests to keep the SoH simple.</w:t>
      </w:r>
    </w:p>
    <w:p w14:paraId="608E484B" w14:textId="77777777" w:rsidR="003D2F4F" w:rsidRPr="00EF4810" w:rsidRDefault="003D2F4F" w:rsidP="003D2F4F">
      <w:pPr>
        <w:pStyle w:val="FP"/>
        <w:keepNext/>
        <w:rPr>
          <w:i/>
          <w:iCs/>
          <w:lang w:eastAsia="en-US"/>
        </w:rPr>
      </w:pPr>
      <w:r w:rsidRPr="00EF4810">
        <w:rPr>
          <w:i/>
          <w:iCs/>
          <w:lang w:eastAsia="en-US"/>
        </w:rPr>
        <w:t>Haiyang (Huawei) is open to question 4 for SoH, provides r10.</w:t>
      </w:r>
    </w:p>
    <w:p w14:paraId="4D785C15" w14:textId="77777777" w:rsidR="003D2F4F" w:rsidRPr="00EF4810" w:rsidRDefault="003D2F4F" w:rsidP="003D2F4F">
      <w:pPr>
        <w:pStyle w:val="FP"/>
        <w:keepNext/>
        <w:rPr>
          <w:i/>
          <w:iCs/>
          <w:lang w:eastAsia="en-US"/>
        </w:rPr>
      </w:pPr>
      <w:r w:rsidRPr="00EF4810">
        <w:rPr>
          <w:i/>
          <w:iCs/>
          <w:lang w:eastAsia="en-US"/>
        </w:rPr>
        <w:t>==== 9.X, 10.X Revisions Deadline ====</w:t>
      </w:r>
    </w:p>
    <w:p w14:paraId="1D716E9E" w14:textId="77777777" w:rsidR="003D2F4F" w:rsidRPr="00EF4810" w:rsidRDefault="003D2F4F" w:rsidP="003D2F4F">
      <w:pPr>
        <w:pStyle w:val="FP"/>
        <w:keepNext/>
        <w:rPr>
          <w:i/>
          <w:iCs/>
          <w:lang w:eastAsia="en-US"/>
        </w:rPr>
      </w:pPr>
      <w:r w:rsidRPr="00EF4810">
        <w:rPr>
          <w:i/>
          <w:iCs/>
          <w:lang w:eastAsia="en-US"/>
        </w:rPr>
        <w:t>Krisztian (Apple) can only accept r05 and proposes a new SoH question.</w:t>
      </w:r>
    </w:p>
    <w:p w14:paraId="23AD66D6" w14:textId="77777777" w:rsidR="003D2F4F" w:rsidRPr="00EF4810" w:rsidRDefault="003D2F4F" w:rsidP="003D2F4F">
      <w:pPr>
        <w:pStyle w:val="FP"/>
        <w:keepNext/>
        <w:rPr>
          <w:i/>
          <w:iCs/>
          <w:lang w:eastAsia="en-US"/>
        </w:rPr>
      </w:pPr>
      <w:r w:rsidRPr="00EF4810">
        <w:rPr>
          <w:i/>
          <w:iCs/>
          <w:lang w:eastAsia="en-US"/>
        </w:rPr>
        <w:t>Changhong (Intel) uploads the SoH slides for CC#4.</w:t>
      </w:r>
    </w:p>
    <w:p w14:paraId="4E4EE580" w14:textId="77777777" w:rsidR="003D2F4F" w:rsidRPr="00EF4810" w:rsidRDefault="003D2F4F" w:rsidP="003D2F4F">
      <w:pPr>
        <w:pStyle w:val="FP"/>
        <w:keepNext/>
        <w:rPr>
          <w:i/>
          <w:iCs/>
          <w:lang w:eastAsia="en-US"/>
        </w:rPr>
      </w:pPr>
      <w:r w:rsidRPr="00EF4810">
        <w:rPr>
          <w:i/>
          <w:iCs/>
          <w:lang w:eastAsia="en-US"/>
        </w:rPr>
        <w:t>Haiyang (Huawei) comments to Krisztian (Apple).</w:t>
      </w:r>
    </w:p>
    <w:p w14:paraId="43C73D76" w14:textId="77777777" w:rsidR="003D2F4F" w:rsidRPr="00EF4810" w:rsidRDefault="003D2F4F" w:rsidP="003D2F4F">
      <w:pPr>
        <w:pStyle w:val="FP"/>
        <w:keepNext/>
        <w:rPr>
          <w:i/>
          <w:iCs/>
          <w:lang w:eastAsia="en-US"/>
        </w:rPr>
      </w:pPr>
      <w:r w:rsidRPr="00EF4810">
        <w:rPr>
          <w:i/>
          <w:iCs/>
          <w:lang w:eastAsia="en-US"/>
        </w:rPr>
        <w:t>Pinghui(China Telecom) comments.</w:t>
      </w:r>
    </w:p>
    <w:p w14:paraId="4D8DA92A" w14:textId="77777777" w:rsidR="003D2F4F" w:rsidRPr="00EF4810" w:rsidRDefault="003D2F4F" w:rsidP="003D2F4F">
      <w:pPr>
        <w:pStyle w:val="FP"/>
        <w:keepNext/>
        <w:rPr>
          <w:i/>
          <w:iCs/>
          <w:lang w:eastAsia="en-US"/>
        </w:rPr>
      </w:pPr>
      <w:r w:rsidRPr="00EF4810">
        <w:rPr>
          <w:i/>
          <w:iCs/>
          <w:lang w:eastAsia="en-US"/>
        </w:rPr>
        <w:t>Yang (OPPO) support Apple's suggestion and comments.</w:t>
      </w:r>
    </w:p>
    <w:p w14:paraId="4E9F8D2B" w14:textId="77777777" w:rsidR="003D2F4F" w:rsidRPr="00EF4810" w:rsidRDefault="003D2F4F" w:rsidP="003D2F4F">
      <w:pPr>
        <w:pStyle w:val="FP"/>
        <w:keepNext/>
        <w:rPr>
          <w:i/>
          <w:iCs/>
          <w:lang w:eastAsia="en-US"/>
        </w:rPr>
      </w:pPr>
      <w:r w:rsidRPr="00EF4810">
        <w:rPr>
          <w:i/>
          <w:iCs/>
          <w:lang w:eastAsia="en-US"/>
        </w:rPr>
        <w:t>Google (Pavan) also supports Apple's views and prefers Q0 from Apple for SoH.</w:t>
      </w:r>
    </w:p>
    <w:p w14:paraId="59F78D73" w14:textId="77777777" w:rsidR="003D2F4F" w:rsidRPr="00EF4810" w:rsidRDefault="003D2F4F" w:rsidP="003D2F4F">
      <w:pPr>
        <w:pStyle w:val="FP"/>
        <w:keepNext/>
        <w:rPr>
          <w:i/>
          <w:iCs/>
          <w:lang w:eastAsia="en-US"/>
        </w:rPr>
      </w:pPr>
      <w:r w:rsidRPr="00EF4810">
        <w:rPr>
          <w:i/>
          <w:iCs/>
          <w:lang w:eastAsia="en-US"/>
        </w:rPr>
        <w:t>Josep (DT) supports going with the SoH and depending on its result base the agreed conclusions on r09 or a subset of r09 (+if needed add something related to Q4), completely disagrees with Krisztian (Apple).</w:t>
      </w:r>
    </w:p>
    <w:p w14:paraId="08FA6506" w14:textId="77777777" w:rsidR="003D2F4F" w:rsidRPr="00EF4810" w:rsidRDefault="003D2F4F" w:rsidP="003D2F4F">
      <w:pPr>
        <w:pStyle w:val="FP"/>
        <w:keepNext/>
        <w:rPr>
          <w:i/>
          <w:iCs/>
          <w:lang w:eastAsia="en-US"/>
        </w:rPr>
      </w:pPr>
      <w:r w:rsidRPr="00EF4810">
        <w:rPr>
          <w:i/>
          <w:iCs/>
          <w:lang w:eastAsia="en-US"/>
        </w:rPr>
        <w:t>Jicheol (Samsung) propose the change of SoH Question 4 to cover all different solutions.</w:t>
      </w:r>
    </w:p>
    <w:p w14:paraId="09024E68" w14:textId="77777777" w:rsidR="003D2F4F" w:rsidRPr="00EF4810" w:rsidRDefault="003D2F4F" w:rsidP="003D2F4F">
      <w:pPr>
        <w:pStyle w:val="FP"/>
        <w:keepNext/>
        <w:rPr>
          <w:i/>
          <w:iCs/>
          <w:lang w:eastAsia="en-US"/>
        </w:rPr>
      </w:pPr>
      <w:r w:rsidRPr="00EF4810">
        <w:rPr>
          <w:i/>
          <w:iCs/>
          <w:lang w:eastAsia="en-US"/>
        </w:rPr>
        <w:t>Jicheol (Samsung) comments on SoH Q3 (user consent).</w:t>
      </w:r>
    </w:p>
    <w:p w14:paraId="38869A3D" w14:textId="77777777" w:rsidR="003D2F4F" w:rsidRPr="00EF4810" w:rsidRDefault="003D2F4F" w:rsidP="003D2F4F">
      <w:pPr>
        <w:pStyle w:val="FP"/>
        <w:keepNext/>
        <w:rPr>
          <w:i/>
          <w:iCs/>
          <w:lang w:eastAsia="en-US"/>
        </w:rPr>
      </w:pPr>
      <w:r w:rsidRPr="00EF4810">
        <w:rPr>
          <w:i/>
          <w:iCs/>
          <w:lang w:eastAsia="en-US"/>
        </w:rPr>
        <w:t>Pallab (Nokia) supports views from Apple, Google, Oppo and prefers Q0 as proposed by Apple for SoH.</w:t>
      </w:r>
    </w:p>
    <w:p w14:paraId="1ED7E151" w14:textId="77777777" w:rsidR="003D2F4F" w:rsidRPr="00EF4810" w:rsidRDefault="003D2F4F" w:rsidP="003D2F4F">
      <w:pPr>
        <w:pStyle w:val="FP"/>
        <w:keepNext/>
        <w:rPr>
          <w:i/>
          <w:iCs/>
          <w:lang w:eastAsia="en-US"/>
        </w:rPr>
      </w:pPr>
      <w:r w:rsidRPr="00EF4810">
        <w:rPr>
          <w:i/>
          <w:iCs/>
          <w:lang w:eastAsia="en-US"/>
        </w:rPr>
        <w:t>Josep (DT) answers to Pallab (Nokia), cites SID justification section. There is no technical or formal argument for including Q0.</w:t>
      </w:r>
    </w:p>
    <w:p w14:paraId="5AEB9B05" w14:textId="77777777" w:rsidR="003D2F4F" w:rsidRPr="00EF4810" w:rsidRDefault="003D2F4F" w:rsidP="003D2F4F">
      <w:pPr>
        <w:pStyle w:val="FP"/>
        <w:keepNext/>
        <w:rPr>
          <w:i/>
          <w:iCs/>
          <w:lang w:eastAsia="en-US"/>
        </w:rPr>
      </w:pPr>
      <w:r w:rsidRPr="00EF4810">
        <w:rPr>
          <w:i/>
          <w:iCs/>
          <w:lang w:eastAsia="en-US"/>
        </w:rPr>
        <w:t>Dimitris (Lenovo) agrees with Josep (DT) views</w:t>
      </w:r>
    </w:p>
    <w:p w14:paraId="1BA6EA4E" w14:textId="77777777" w:rsidR="003D2F4F" w:rsidRPr="00EF4810" w:rsidRDefault="003D2F4F" w:rsidP="003D2F4F">
      <w:pPr>
        <w:pStyle w:val="FP"/>
        <w:keepNext/>
        <w:rPr>
          <w:i/>
          <w:iCs/>
          <w:lang w:eastAsia="en-US"/>
        </w:rPr>
      </w:pPr>
      <w:r w:rsidRPr="00EF4810">
        <w:rPr>
          <w:i/>
          <w:iCs/>
          <w:lang w:eastAsia="en-US"/>
        </w:rPr>
        <w:t>Haiyang (Huawei) agrees with Dimitris (Lenovo) and Josep (DT) views</w:t>
      </w:r>
    </w:p>
    <w:p w14:paraId="6D7783DB" w14:textId="77777777" w:rsidR="003D2F4F" w:rsidRPr="00EF4810" w:rsidRDefault="003D2F4F" w:rsidP="003D2F4F">
      <w:pPr>
        <w:pStyle w:val="FP"/>
        <w:keepNext/>
        <w:rPr>
          <w:i/>
          <w:iCs/>
          <w:lang w:eastAsia="en-US"/>
        </w:rPr>
      </w:pPr>
      <w:r w:rsidRPr="00EF4810">
        <w:rPr>
          <w:i/>
          <w:iCs/>
          <w:lang w:eastAsia="en-US"/>
        </w:rPr>
        <w:t>Yang (OPPO): if the URSP is not supported by a UE, then no way to enforce it. If it is supported by a UE, then it will enforce it as requested by URSP</w:t>
      </w:r>
    </w:p>
    <w:p w14:paraId="1D0A5A61" w14:textId="77777777" w:rsidR="003D2F4F" w:rsidRPr="00EF4810" w:rsidRDefault="003D2F4F" w:rsidP="003D2F4F">
      <w:pPr>
        <w:pStyle w:val="FP"/>
        <w:keepNext/>
        <w:rPr>
          <w:i/>
          <w:iCs/>
          <w:lang w:eastAsia="en-US"/>
        </w:rPr>
      </w:pPr>
      <w:r w:rsidRPr="00EF4810">
        <w:rPr>
          <w:i/>
          <w:iCs/>
          <w:lang w:eastAsia="en-US"/>
        </w:rPr>
        <w:t>Pallab (Nokia) responds to Josep (DT)</w:t>
      </w:r>
    </w:p>
    <w:p w14:paraId="3139EB6B" w14:textId="77777777" w:rsidR="003D2F4F" w:rsidRPr="00EF4810" w:rsidRDefault="003D2F4F" w:rsidP="003D2F4F">
      <w:pPr>
        <w:pStyle w:val="FP"/>
        <w:keepNext/>
        <w:rPr>
          <w:i/>
          <w:iCs/>
          <w:lang w:eastAsia="en-US"/>
        </w:rPr>
      </w:pPr>
      <w:r w:rsidRPr="00EF4810">
        <w:rPr>
          <w:i/>
          <w:iCs/>
          <w:lang w:eastAsia="en-US"/>
        </w:rPr>
        <w:t>Huazhang (vivo) agree with OPPO that UE reports the unsupported URSP rules is more valuable, and if the UE is 3GPP UE, and we still have the different understanding of whether UE not enforce URSP rules or the error situaiton. So, this needs time to have more discussion, because the UE is 3GPP UE, whether exists abnormal situation is FFS.</w:t>
      </w:r>
    </w:p>
    <w:p w14:paraId="160939D8" w14:textId="77777777" w:rsidR="003D2F4F" w:rsidRPr="00EF4810" w:rsidRDefault="003D2F4F" w:rsidP="003D2F4F">
      <w:pPr>
        <w:pStyle w:val="FP"/>
        <w:keepNext/>
        <w:rPr>
          <w:i/>
          <w:iCs/>
          <w:lang w:eastAsia="en-US"/>
        </w:rPr>
      </w:pPr>
      <w:r w:rsidRPr="00EF4810">
        <w:rPr>
          <w:i/>
          <w:iCs/>
          <w:lang w:eastAsia="en-US"/>
        </w:rPr>
        <w:lastRenderedPageBreak/>
        <w:t>Changhong (Intel) believes Q0 has been covered by Q4 Option B and doubts the need of asking Q1 instead.</w:t>
      </w:r>
    </w:p>
    <w:p w14:paraId="7AFCE25D" w14:textId="77777777" w:rsidR="003D2F4F" w:rsidRPr="00EF4810" w:rsidRDefault="003D2F4F" w:rsidP="003D2F4F">
      <w:pPr>
        <w:pStyle w:val="FP"/>
        <w:keepNext/>
        <w:rPr>
          <w:i/>
          <w:iCs/>
          <w:lang w:eastAsia="en-US"/>
        </w:rPr>
      </w:pPr>
      <w:r w:rsidRPr="00EF4810">
        <w:rPr>
          <w:i/>
          <w:iCs/>
          <w:lang w:eastAsia="en-US"/>
        </w:rPr>
        <w:t>Haiyang (Huawei) share similar view as Jicheol (Samsung) , suggest to remove SoH Q3 (user consent).</w:t>
      </w:r>
    </w:p>
    <w:p w14:paraId="52851440" w14:textId="77777777" w:rsidR="003D2F4F" w:rsidRPr="00EF4810" w:rsidRDefault="003D2F4F" w:rsidP="003D2F4F">
      <w:pPr>
        <w:pStyle w:val="FP"/>
        <w:keepNext/>
        <w:rPr>
          <w:i/>
          <w:iCs/>
          <w:lang w:eastAsia="en-US"/>
        </w:rPr>
      </w:pPr>
      <w:r w:rsidRPr="00EF4810">
        <w:rPr>
          <w:i/>
          <w:iCs/>
          <w:lang w:eastAsia="en-US"/>
        </w:rPr>
        <w:t>Changhong (Intel) updated the SoH questions for KI#2.</w:t>
      </w:r>
    </w:p>
    <w:p w14:paraId="5666CEDD" w14:textId="77777777" w:rsidR="003D2F4F" w:rsidRPr="00EF4810" w:rsidRDefault="003D2F4F" w:rsidP="003D2F4F">
      <w:pPr>
        <w:pStyle w:val="FP"/>
        <w:keepNext/>
        <w:rPr>
          <w:i/>
          <w:iCs/>
          <w:lang w:eastAsia="en-US"/>
        </w:rPr>
      </w:pPr>
      <w:r w:rsidRPr="00EF4810">
        <w:rPr>
          <w:i/>
          <w:iCs/>
          <w:lang w:eastAsia="en-US"/>
        </w:rPr>
        <w:t>Josep (DT) requests the word 'supported' to be removed. The word is not part of the text of KI#2</w:t>
      </w:r>
    </w:p>
    <w:p w14:paraId="411AD88A" w14:textId="77777777" w:rsidR="003D2F4F" w:rsidRPr="00EF4810" w:rsidRDefault="003D2F4F" w:rsidP="003D2F4F">
      <w:pPr>
        <w:pStyle w:val="FP"/>
        <w:keepNext/>
        <w:rPr>
          <w:i/>
          <w:iCs/>
          <w:lang w:eastAsia="en-US"/>
        </w:rPr>
      </w:pPr>
      <w:r w:rsidRPr="00EF4810">
        <w:rPr>
          <w:i/>
          <w:iCs/>
          <w:lang w:eastAsia="en-US"/>
        </w:rPr>
        <w:t>Susana (Vodafone) agrees with Josep. The KI is about enforcement of rules, not support of rules</w:t>
      </w:r>
    </w:p>
    <w:p w14:paraId="3DF20152" w14:textId="77777777" w:rsidR="003D2F4F" w:rsidRPr="00EF4810" w:rsidRDefault="003D2F4F" w:rsidP="003D2F4F">
      <w:pPr>
        <w:pStyle w:val="FP"/>
        <w:keepNext/>
        <w:rPr>
          <w:i/>
          <w:iCs/>
          <w:lang w:eastAsia="en-US"/>
        </w:rPr>
      </w:pPr>
      <w:r w:rsidRPr="00EF4810">
        <w:rPr>
          <w:i/>
          <w:iCs/>
          <w:lang w:eastAsia="en-US"/>
        </w:rPr>
        <w:t>Josep (DT) replies to Pallan (Nokia).</w:t>
      </w:r>
    </w:p>
    <w:p w14:paraId="082982CE" w14:textId="77777777" w:rsidR="003D2F4F" w:rsidRPr="00EF4810" w:rsidRDefault="003D2F4F" w:rsidP="003D2F4F">
      <w:pPr>
        <w:pStyle w:val="FP"/>
        <w:keepNext/>
        <w:rPr>
          <w:i/>
          <w:iCs/>
          <w:lang w:eastAsia="en-US"/>
        </w:rPr>
      </w:pPr>
      <w:r w:rsidRPr="00EF4810">
        <w:rPr>
          <w:i/>
          <w:iCs/>
          <w:lang w:eastAsia="en-US"/>
        </w:rPr>
        <w:t>Google (Pavan) can only support r05</w:t>
      </w:r>
    </w:p>
    <w:p w14:paraId="3B8BCE69" w14:textId="77777777" w:rsidR="003D2F4F" w:rsidRPr="00EF4810" w:rsidRDefault="003D2F4F" w:rsidP="003D2F4F">
      <w:pPr>
        <w:pStyle w:val="FP"/>
        <w:keepNext/>
        <w:rPr>
          <w:i/>
          <w:iCs/>
          <w:lang w:eastAsia="en-US"/>
        </w:rPr>
      </w:pPr>
      <w:r w:rsidRPr="00EF4810">
        <w:rPr>
          <w:i/>
          <w:iCs/>
          <w:lang w:eastAsia="en-US"/>
        </w:rPr>
        <w:t>Huazhang (vivo) can only accept r05 at this moment for the minimum agreement, and object any other revisions</w:t>
      </w:r>
    </w:p>
    <w:p w14:paraId="7D7A671C" w14:textId="77777777" w:rsidR="003D2F4F" w:rsidRPr="00EF4810" w:rsidRDefault="003D2F4F" w:rsidP="003D2F4F">
      <w:pPr>
        <w:pStyle w:val="FP"/>
        <w:keepNext/>
        <w:rPr>
          <w:i/>
          <w:iCs/>
          <w:lang w:eastAsia="en-US"/>
        </w:rPr>
      </w:pPr>
      <w:r w:rsidRPr="00EF4810">
        <w:rPr>
          <w:i/>
          <w:iCs/>
          <w:lang w:eastAsia="en-US"/>
        </w:rPr>
        <w:t>Dimitris (Lenovo) can only accept r00 objects to other revisions</w:t>
      </w:r>
    </w:p>
    <w:p w14:paraId="5BD29CA0" w14:textId="77777777" w:rsidR="003D2F4F" w:rsidRPr="00EF4810" w:rsidRDefault="003D2F4F" w:rsidP="003D2F4F">
      <w:pPr>
        <w:pStyle w:val="FP"/>
        <w:keepNext/>
        <w:rPr>
          <w:i/>
          <w:iCs/>
          <w:lang w:eastAsia="en-US"/>
        </w:rPr>
      </w:pPr>
      <w:r w:rsidRPr="00EF4810">
        <w:rPr>
          <w:i/>
          <w:iCs/>
          <w:lang w:eastAsia="en-US"/>
        </w:rPr>
        <w:t>Haiyang (Huawei) suggests to go with r08 with only evaluation part</w:t>
      </w:r>
    </w:p>
    <w:p w14:paraId="39CF7EEA" w14:textId="77777777" w:rsidR="003D2F4F" w:rsidRPr="00EF4810" w:rsidRDefault="003D2F4F" w:rsidP="003D2F4F">
      <w:pPr>
        <w:pStyle w:val="FP"/>
        <w:keepNext/>
        <w:rPr>
          <w:i/>
          <w:iCs/>
          <w:lang w:eastAsia="en-US"/>
        </w:rPr>
      </w:pPr>
      <w:r w:rsidRPr="00EF4810">
        <w:rPr>
          <w:i/>
          <w:iCs/>
          <w:lang w:eastAsia="en-US"/>
        </w:rPr>
        <w:t>Josep (DT) objects to r00-r08.</w:t>
      </w:r>
    </w:p>
    <w:p w14:paraId="6844BA36" w14:textId="7FB9280E" w:rsidR="003D2F4F" w:rsidRDefault="003D2F4F" w:rsidP="003D2F4F">
      <w:pPr>
        <w:pStyle w:val="FP"/>
        <w:keepNext/>
        <w:rPr>
          <w:i/>
          <w:iCs/>
          <w:lang w:eastAsia="en-US"/>
        </w:rPr>
      </w:pPr>
      <w:r w:rsidRPr="00EF4810">
        <w:rPr>
          <w:i/>
          <w:iCs/>
          <w:lang w:eastAsia="en-US"/>
        </w:rPr>
        <w:t>Pinghui(China Telecom) support r08 to make a little progress</w:t>
      </w:r>
    </w:p>
    <w:p w14:paraId="7D429512" w14:textId="77777777" w:rsidR="003D2F4F" w:rsidRPr="00EF4810" w:rsidRDefault="003D2F4F" w:rsidP="003D2F4F">
      <w:pPr>
        <w:pStyle w:val="FP"/>
        <w:keepNext/>
        <w:rPr>
          <w:i/>
          <w:iCs/>
          <w:lang w:eastAsia="en-US"/>
        </w:rPr>
      </w:pPr>
    </w:p>
    <w:p w14:paraId="719C5095" w14:textId="77777777" w:rsidR="003D2F4F" w:rsidRPr="00F71C35" w:rsidRDefault="003D2F4F" w:rsidP="003D2F4F">
      <w:pPr>
        <w:keepNext/>
        <w:rPr>
          <w:b/>
          <w:bCs/>
          <w:lang w:eastAsia="en-US"/>
        </w:rPr>
      </w:pPr>
      <w:r w:rsidRPr="00DA12F6">
        <w:rPr>
          <w:rFonts w:cs="Arial"/>
          <w:b/>
        </w:rPr>
        <w:t>Discussion and conclusion:</w:t>
      </w:r>
    </w:p>
    <w:p w14:paraId="14CC6130" w14:textId="5C0B8E54" w:rsidR="003D2F4F" w:rsidRDefault="003D2F4F" w:rsidP="003D2F4F">
      <w:pPr>
        <w:rPr>
          <w:lang w:eastAsia="en-US"/>
        </w:rPr>
      </w:pPr>
      <w:r>
        <w:rPr>
          <w:lang w:eastAsia="en-US"/>
        </w:rPr>
        <w:t xml:space="preserve">Huawei commented that there was no agreement on this. This was then </w:t>
      </w:r>
      <w:r w:rsidRPr="003D2F4F">
        <w:rPr>
          <w:color w:val="0000FF"/>
          <w:lang w:eastAsia="en-US"/>
        </w:rPr>
        <w:t>noted</w:t>
      </w:r>
      <w:r>
        <w:rPr>
          <w:lang w:eastAsia="en-US"/>
        </w:rPr>
        <w:t>.</w:t>
      </w:r>
    </w:p>
    <w:p w14:paraId="1D7342B2" w14:textId="1A098C0C" w:rsidR="00573116" w:rsidRDefault="00573116" w:rsidP="00F71C35">
      <w:pPr>
        <w:rPr>
          <w:lang w:eastAsia="en-US"/>
        </w:rPr>
      </w:pPr>
    </w:p>
    <w:p w14:paraId="7B4E6B7E" w14:textId="0D591647" w:rsidR="005F12EB" w:rsidRPr="005F12EB" w:rsidRDefault="005F12EB" w:rsidP="005F12EB">
      <w:pPr>
        <w:keepNext/>
        <w:pBdr>
          <w:top w:val="outset" w:sz="6" w:space="1" w:color="000000"/>
        </w:pBdr>
        <w:rPr>
          <w:b/>
          <w:bCs/>
          <w:lang w:eastAsia="en-US"/>
        </w:rPr>
      </w:pPr>
      <w:r w:rsidRPr="005F12EB">
        <w:rPr>
          <w:b/>
          <w:bCs/>
          <w:lang w:eastAsia="en-US"/>
        </w:rPr>
        <w:t>Andy's Notes:</w:t>
      </w:r>
    </w:p>
    <w:p w14:paraId="07BAC025" w14:textId="2DB859EA" w:rsidR="00155213" w:rsidRDefault="00155213" w:rsidP="00F71C35">
      <w:pPr>
        <w:rPr>
          <w:lang w:eastAsia="en-US"/>
        </w:rPr>
      </w:pPr>
    </w:p>
    <w:p w14:paraId="2262FBF6" w14:textId="77777777" w:rsidR="005F12EB" w:rsidRDefault="005F12EB" w:rsidP="005F12EB">
      <w:pPr>
        <w:keepNext/>
        <w:pBdr>
          <w:top w:val="outset" w:sz="6" w:space="1" w:color="000000"/>
        </w:pBdr>
        <w:rPr>
          <w:lang w:eastAsia="en-US"/>
        </w:rPr>
      </w:pPr>
      <w:r w:rsidRPr="006E67E1">
        <w:rPr>
          <w:color w:val="0000FF"/>
          <w:lang w:eastAsia="en-US"/>
        </w:rPr>
        <w:t>S2-2206112</w:t>
      </w:r>
      <w:r>
        <w:rPr>
          <w:lang w:eastAsia="en-US"/>
        </w:rPr>
        <w:t xml:space="preserve"> (P-CR) Conclusion for FS_GMEC KI#4 (Source: Samsung, Huawei)</w:t>
      </w:r>
    </w:p>
    <w:p w14:paraId="4A68DF8A" w14:textId="77777777" w:rsidR="005F12EB" w:rsidRPr="00F71C35" w:rsidRDefault="005F12EB" w:rsidP="005F12EB">
      <w:pPr>
        <w:pStyle w:val="FP"/>
        <w:keepNext/>
        <w:rPr>
          <w:b/>
          <w:bCs/>
          <w:i/>
          <w:iCs/>
          <w:lang w:eastAsia="en-US"/>
        </w:rPr>
      </w:pPr>
      <w:r w:rsidRPr="00F71C35">
        <w:rPr>
          <w:b/>
          <w:bCs/>
          <w:i/>
          <w:iCs/>
          <w:lang w:eastAsia="en-US"/>
        </w:rPr>
        <w:t>e-mail comments:</w:t>
      </w:r>
    </w:p>
    <w:p w14:paraId="34547C70" w14:textId="77777777" w:rsidR="005F12EB" w:rsidRPr="00EF4810" w:rsidRDefault="005F12EB" w:rsidP="005F12EB">
      <w:pPr>
        <w:pStyle w:val="FP"/>
        <w:keepNext/>
        <w:rPr>
          <w:i/>
          <w:iCs/>
          <w:lang w:eastAsia="en-US"/>
        </w:rPr>
      </w:pPr>
      <w:r w:rsidRPr="00EF4810">
        <w:rPr>
          <w:i/>
          <w:iCs/>
          <w:lang w:eastAsia="en-US"/>
        </w:rPr>
        <w:t xml:space="preserve">Sang-Jun (Samsung) proposes to use </w:t>
      </w:r>
      <w:r w:rsidRPr="006E67E1">
        <w:rPr>
          <w:i/>
          <w:iCs/>
          <w:color w:val="0000FF"/>
          <w:lang w:eastAsia="en-US"/>
        </w:rPr>
        <w:t>S2-2206112</w:t>
      </w:r>
      <w:r w:rsidRPr="00EF4810">
        <w:rPr>
          <w:i/>
          <w:iCs/>
          <w:lang w:eastAsia="en-US"/>
        </w:rPr>
        <w:t xml:space="preserve"> for KI#4 conclusions, and to merge </w:t>
      </w:r>
      <w:r w:rsidRPr="006E67E1">
        <w:rPr>
          <w:i/>
          <w:iCs/>
          <w:color w:val="0000FF"/>
          <w:lang w:eastAsia="en-US"/>
        </w:rPr>
        <w:t>S2-2205486</w:t>
      </w:r>
      <w:r w:rsidRPr="00EF4810">
        <w:rPr>
          <w:i/>
          <w:iCs/>
          <w:lang w:eastAsia="en-US"/>
        </w:rPr>
        <w:t xml:space="preserve"> into </w:t>
      </w:r>
      <w:r w:rsidRPr="006E67E1">
        <w:rPr>
          <w:i/>
          <w:iCs/>
          <w:color w:val="0000FF"/>
          <w:lang w:eastAsia="en-US"/>
        </w:rPr>
        <w:t>S2-2206112</w:t>
      </w:r>
      <w:r w:rsidRPr="00EF4810">
        <w:rPr>
          <w:i/>
          <w:iCs/>
          <w:lang w:eastAsia="en-US"/>
        </w:rPr>
        <w:t>.</w:t>
      </w:r>
    </w:p>
    <w:p w14:paraId="28369D38" w14:textId="77777777" w:rsidR="005F12EB" w:rsidRPr="00EF4810" w:rsidRDefault="005F12EB" w:rsidP="005F12EB">
      <w:pPr>
        <w:pStyle w:val="FP"/>
        <w:keepNext/>
        <w:rPr>
          <w:i/>
          <w:iCs/>
          <w:lang w:eastAsia="en-US"/>
        </w:rPr>
      </w:pPr>
      <w:r w:rsidRPr="00EF4810">
        <w:rPr>
          <w:i/>
          <w:iCs/>
          <w:lang w:eastAsia="en-US"/>
        </w:rPr>
        <w:t>Laurent (Nokia): provides r01</w:t>
      </w:r>
    </w:p>
    <w:p w14:paraId="523A4097" w14:textId="77777777" w:rsidR="005F12EB" w:rsidRPr="00EF4810" w:rsidRDefault="005F12EB" w:rsidP="005F12EB">
      <w:pPr>
        <w:pStyle w:val="FP"/>
        <w:keepNext/>
        <w:rPr>
          <w:i/>
          <w:iCs/>
          <w:lang w:eastAsia="en-US"/>
        </w:rPr>
      </w:pPr>
      <w:r w:rsidRPr="00EF4810">
        <w:rPr>
          <w:i/>
          <w:iCs/>
          <w:lang w:eastAsia="en-US"/>
        </w:rPr>
        <w:t>Laurent (Nokia): provides r02</w:t>
      </w:r>
    </w:p>
    <w:p w14:paraId="1FCCB321" w14:textId="77777777" w:rsidR="005F12EB" w:rsidRPr="00EF4810" w:rsidRDefault="005F12EB" w:rsidP="005F12EB">
      <w:pPr>
        <w:pStyle w:val="FP"/>
        <w:keepNext/>
        <w:rPr>
          <w:i/>
          <w:iCs/>
          <w:lang w:eastAsia="en-US"/>
        </w:rPr>
      </w:pPr>
      <w:r w:rsidRPr="00EF4810">
        <w:rPr>
          <w:i/>
          <w:iCs/>
          <w:lang w:eastAsia="en-US"/>
        </w:rPr>
        <w:t>Qianghua (Huawei) provides r03 and responses</w:t>
      </w:r>
    </w:p>
    <w:p w14:paraId="0B00BD67" w14:textId="77777777" w:rsidR="005F12EB" w:rsidRPr="00EF4810" w:rsidRDefault="005F12EB" w:rsidP="005F12EB">
      <w:pPr>
        <w:pStyle w:val="FP"/>
        <w:keepNext/>
        <w:rPr>
          <w:i/>
          <w:iCs/>
          <w:lang w:eastAsia="en-US"/>
        </w:rPr>
      </w:pPr>
      <w:r w:rsidRPr="00EF4810">
        <w:rPr>
          <w:i/>
          <w:iCs/>
          <w:lang w:eastAsia="en-US"/>
        </w:rPr>
        <w:t>Stefan (Ericsson) supports r02 and comments</w:t>
      </w:r>
    </w:p>
    <w:p w14:paraId="366EC5AD" w14:textId="77777777" w:rsidR="005F12EB" w:rsidRPr="00EF4810" w:rsidRDefault="005F12EB" w:rsidP="005F12EB">
      <w:pPr>
        <w:pStyle w:val="FP"/>
        <w:keepNext/>
        <w:rPr>
          <w:i/>
          <w:iCs/>
          <w:lang w:eastAsia="en-US"/>
        </w:rPr>
      </w:pPr>
      <w:r w:rsidRPr="00EF4810">
        <w:rPr>
          <w:i/>
          <w:iCs/>
          <w:lang w:eastAsia="en-US"/>
        </w:rPr>
        <w:t>zhendong (ZTE) provides r04</w:t>
      </w:r>
    </w:p>
    <w:p w14:paraId="52A24C99" w14:textId="77777777" w:rsidR="005F12EB" w:rsidRPr="00EF4810" w:rsidRDefault="005F12EB" w:rsidP="005F12EB">
      <w:pPr>
        <w:pStyle w:val="FP"/>
        <w:keepNext/>
        <w:rPr>
          <w:i/>
          <w:iCs/>
          <w:lang w:eastAsia="en-US"/>
        </w:rPr>
      </w:pPr>
      <w:r w:rsidRPr="00EF4810">
        <w:rPr>
          <w:i/>
          <w:iCs/>
          <w:lang w:eastAsia="en-US"/>
        </w:rPr>
        <w:t>Sang-Jun (Samsung) agrees with Qianghua and is fine with r04 changes.</w:t>
      </w:r>
    </w:p>
    <w:p w14:paraId="37615FC0" w14:textId="77777777" w:rsidR="005F12EB" w:rsidRPr="00EF4810" w:rsidRDefault="005F12EB" w:rsidP="005F12EB">
      <w:pPr>
        <w:pStyle w:val="FP"/>
        <w:keepNext/>
        <w:rPr>
          <w:i/>
          <w:iCs/>
          <w:lang w:eastAsia="en-US"/>
        </w:rPr>
      </w:pPr>
      <w:r w:rsidRPr="00EF4810">
        <w:rPr>
          <w:i/>
          <w:iCs/>
          <w:lang w:eastAsia="en-US"/>
        </w:rPr>
        <w:t>Qianghua (Huawei) OK with r04 and replies</w:t>
      </w:r>
    </w:p>
    <w:p w14:paraId="2DA31E3F" w14:textId="77777777" w:rsidR="005F12EB" w:rsidRPr="00EF4810" w:rsidRDefault="005F12EB" w:rsidP="005F12EB">
      <w:pPr>
        <w:pStyle w:val="FP"/>
        <w:keepNext/>
        <w:rPr>
          <w:i/>
          <w:iCs/>
          <w:lang w:eastAsia="en-US"/>
        </w:rPr>
      </w:pPr>
      <w:r w:rsidRPr="00EF4810">
        <w:rPr>
          <w:i/>
          <w:iCs/>
          <w:lang w:eastAsia="en-US"/>
        </w:rPr>
        <w:t>Marco (Huawei) answer to Stefan (Ericsson)</w:t>
      </w:r>
    </w:p>
    <w:p w14:paraId="65CC1407" w14:textId="77777777" w:rsidR="005F12EB" w:rsidRPr="00EF4810" w:rsidRDefault="005F12EB" w:rsidP="005F12EB">
      <w:pPr>
        <w:pStyle w:val="FP"/>
        <w:keepNext/>
        <w:rPr>
          <w:i/>
          <w:iCs/>
          <w:lang w:eastAsia="en-US"/>
        </w:rPr>
      </w:pPr>
      <w:r w:rsidRPr="00EF4810">
        <w:rPr>
          <w:i/>
          <w:iCs/>
          <w:lang w:eastAsia="en-US"/>
        </w:rPr>
        <w:t>Stefan (Ericsson) replies to Marco</w:t>
      </w:r>
    </w:p>
    <w:p w14:paraId="612932C6" w14:textId="77777777" w:rsidR="005F12EB" w:rsidRPr="00EF4810" w:rsidRDefault="005F12EB" w:rsidP="005F12EB">
      <w:pPr>
        <w:pStyle w:val="FP"/>
        <w:keepNext/>
        <w:rPr>
          <w:i/>
          <w:iCs/>
          <w:lang w:eastAsia="en-US"/>
        </w:rPr>
      </w:pPr>
      <w:r w:rsidRPr="00EF4810">
        <w:rPr>
          <w:i/>
          <w:iCs/>
          <w:lang w:eastAsia="en-US"/>
        </w:rPr>
        <w:t>Laurent (Nokia): answers</w:t>
      </w:r>
    </w:p>
    <w:p w14:paraId="048DB4CB" w14:textId="77777777" w:rsidR="005F12EB" w:rsidRPr="00EF4810" w:rsidRDefault="005F12EB" w:rsidP="005F12EB">
      <w:pPr>
        <w:pStyle w:val="FP"/>
        <w:keepNext/>
        <w:rPr>
          <w:i/>
          <w:iCs/>
          <w:lang w:eastAsia="en-US"/>
        </w:rPr>
      </w:pPr>
      <w:r w:rsidRPr="00EF4810">
        <w:rPr>
          <w:i/>
          <w:iCs/>
          <w:lang w:eastAsia="en-US"/>
        </w:rPr>
        <w:t>Qianghua (Huawei) provides further replies</w:t>
      </w:r>
    </w:p>
    <w:p w14:paraId="4B5D8193" w14:textId="77777777" w:rsidR="005F12EB" w:rsidRPr="00EF4810" w:rsidRDefault="005F12EB" w:rsidP="005F12EB">
      <w:pPr>
        <w:pStyle w:val="FP"/>
        <w:keepNext/>
        <w:rPr>
          <w:i/>
          <w:iCs/>
          <w:lang w:eastAsia="en-US"/>
        </w:rPr>
      </w:pPr>
      <w:r w:rsidRPr="00EF4810">
        <w:rPr>
          <w:i/>
          <w:iCs/>
          <w:lang w:eastAsia="en-US"/>
        </w:rPr>
        <w:t>Liping Wu provides comments for r04</w:t>
      </w:r>
    </w:p>
    <w:p w14:paraId="5D40B639" w14:textId="77777777" w:rsidR="005F12EB" w:rsidRPr="00EF4810" w:rsidRDefault="005F12EB" w:rsidP="005F12EB">
      <w:pPr>
        <w:pStyle w:val="FP"/>
        <w:keepNext/>
        <w:rPr>
          <w:i/>
          <w:iCs/>
          <w:lang w:eastAsia="en-US"/>
        </w:rPr>
      </w:pPr>
      <w:r w:rsidRPr="00EF4810">
        <w:rPr>
          <w:i/>
          <w:iCs/>
          <w:lang w:eastAsia="en-US"/>
        </w:rPr>
        <w:t>Sang-Jun (Samsung) supports Qianghua (Huawei)'s views.</w:t>
      </w:r>
    </w:p>
    <w:p w14:paraId="169B9009" w14:textId="77777777" w:rsidR="005F12EB" w:rsidRPr="00EF4810" w:rsidRDefault="005F12EB" w:rsidP="005F12EB">
      <w:pPr>
        <w:pStyle w:val="FP"/>
        <w:keepNext/>
        <w:rPr>
          <w:i/>
          <w:iCs/>
          <w:lang w:eastAsia="en-US"/>
        </w:rPr>
      </w:pPr>
      <w:r w:rsidRPr="00EF4810">
        <w:rPr>
          <w:i/>
          <w:iCs/>
          <w:lang w:eastAsia="en-US"/>
        </w:rPr>
        <w:t>Sungpyo (KT) agrees with Qianghua and is fine with r04 changes.</w:t>
      </w:r>
    </w:p>
    <w:p w14:paraId="68F16F40" w14:textId="77777777" w:rsidR="005F12EB" w:rsidRPr="00EF4810" w:rsidRDefault="005F12EB" w:rsidP="005F12EB">
      <w:pPr>
        <w:pStyle w:val="FP"/>
        <w:keepNext/>
        <w:rPr>
          <w:i/>
          <w:iCs/>
          <w:lang w:eastAsia="en-US"/>
        </w:rPr>
      </w:pPr>
      <w:r w:rsidRPr="00EF4810">
        <w:rPr>
          <w:i/>
          <w:iCs/>
          <w:lang w:eastAsia="en-US"/>
        </w:rPr>
        <w:t>zhendong (ZTE) support r04 as way forward</w:t>
      </w:r>
    </w:p>
    <w:p w14:paraId="1145DD1E" w14:textId="77777777" w:rsidR="005F12EB" w:rsidRPr="00EF4810" w:rsidRDefault="005F12EB" w:rsidP="005F12EB">
      <w:pPr>
        <w:pStyle w:val="FP"/>
        <w:keepNext/>
        <w:rPr>
          <w:i/>
          <w:iCs/>
          <w:lang w:eastAsia="en-US"/>
        </w:rPr>
      </w:pPr>
      <w:r w:rsidRPr="00EF4810">
        <w:rPr>
          <w:i/>
          <w:iCs/>
          <w:lang w:eastAsia="en-US"/>
        </w:rPr>
        <w:t>Wonjung (LG Uplus) is OK with r04.</w:t>
      </w:r>
    </w:p>
    <w:p w14:paraId="40408CD5" w14:textId="77777777" w:rsidR="005F12EB" w:rsidRPr="00EF4810" w:rsidRDefault="005F12EB" w:rsidP="005F12EB">
      <w:pPr>
        <w:pStyle w:val="FP"/>
        <w:keepNext/>
        <w:rPr>
          <w:i/>
          <w:iCs/>
          <w:lang w:eastAsia="en-US"/>
        </w:rPr>
      </w:pPr>
      <w:r w:rsidRPr="00EF4810">
        <w:rPr>
          <w:i/>
          <w:iCs/>
          <w:lang w:eastAsia="en-US"/>
        </w:rPr>
        <w:t>Sang-Jun (Samsung) provides r05 which has small updates on top of r04.</w:t>
      </w:r>
    </w:p>
    <w:p w14:paraId="0767A56B" w14:textId="77777777" w:rsidR="005F12EB" w:rsidRPr="00EF4810" w:rsidRDefault="005F12EB" w:rsidP="005F12EB">
      <w:pPr>
        <w:pStyle w:val="FP"/>
        <w:keepNext/>
        <w:rPr>
          <w:i/>
          <w:iCs/>
          <w:lang w:eastAsia="en-US"/>
        </w:rPr>
      </w:pPr>
      <w:r w:rsidRPr="00EF4810">
        <w:rPr>
          <w:i/>
          <w:iCs/>
          <w:lang w:eastAsia="en-US"/>
        </w:rPr>
        <w:t>Qianghua (Huawei) provides r06</w:t>
      </w:r>
    </w:p>
    <w:p w14:paraId="2E41ABC6" w14:textId="77777777" w:rsidR="005F12EB" w:rsidRPr="00EF4810" w:rsidRDefault="005F12EB" w:rsidP="005F12EB">
      <w:pPr>
        <w:pStyle w:val="FP"/>
        <w:keepNext/>
        <w:rPr>
          <w:i/>
          <w:iCs/>
          <w:lang w:eastAsia="en-US"/>
        </w:rPr>
      </w:pPr>
      <w:r w:rsidRPr="00EF4810">
        <w:rPr>
          <w:i/>
          <w:iCs/>
          <w:lang w:eastAsia="en-US"/>
        </w:rPr>
        <w:t>Yi (China Mobile) we provides r07and would like to co-sign..</w:t>
      </w:r>
    </w:p>
    <w:p w14:paraId="2867A3B9" w14:textId="77777777" w:rsidR="005F12EB" w:rsidRPr="00EF4810" w:rsidRDefault="005F12EB" w:rsidP="005F12EB">
      <w:pPr>
        <w:pStyle w:val="FP"/>
        <w:keepNext/>
        <w:rPr>
          <w:i/>
          <w:iCs/>
          <w:lang w:eastAsia="en-US"/>
        </w:rPr>
      </w:pPr>
      <w:r w:rsidRPr="00EF4810">
        <w:rPr>
          <w:i/>
          <w:iCs/>
          <w:lang w:eastAsia="en-US"/>
        </w:rPr>
        <w:t>Stefan (Ericsson) provides question regarding r07</w:t>
      </w:r>
    </w:p>
    <w:p w14:paraId="2B00AD0D" w14:textId="77777777" w:rsidR="005F12EB" w:rsidRPr="00EF4810" w:rsidRDefault="005F12EB" w:rsidP="005F12EB">
      <w:pPr>
        <w:pStyle w:val="FP"/>
        <w:keepNext/>
        <w:rPr>
          <w:i/>
          <w:iCs/>
          <w:lang w:eastAsia="en-US"/>
        </w:rPr>
      </w:pPr>
      <w:r w:rsidRPr="00EF4810">
        <w:rPr>
          <w:i/>
          <w:iCs/>
          <w:lang w:eastAsia="en-US"/>
        </w:rPr>
        <w:t>Laurent (Nokia): Comments</w:t>
      </w:r>
    </w:p>
    <w:p w14:paraId="53FB9214" w14:textId="77777777" w:rsidR="005F12EB" w:rsidRPr="00EF4810" w:rsidRDefault="005F12EB" w:rsidP="005F12EB">
      <w:pPr>
        <w:pStyle w:val="FP"/>
        <w:keepNext/>
        <w:rPr>
          <w:i/>
          <w:iCs/>
          <w:lang w:eastAsia="en-US"/>
        </w:rPr>
      </w:pPr>
      <w:r w:rsidRPr="00EF4810">
        <w:rPr>
          <w:i/>
          <w:iCs/>
          <w:lang w:eastAsia="en-US"/>
        </w:rPr>
        <w:t>Qianghua (Huawei) provides r08</w:t>
      </w:r>
    </w:p>
    <w:p w14:paraId="751FF89B" w14:textId="77777777" w:rsidR="005F12EB" w:rsidRPr="00EF4810" w:rsidRDefault="005F12EB" w:rsidP="005F12EB">
      <w:pPr>
        <w:pStyle w:val="FP"/>
        <w:keepNext/>
        <w:rPr>
          <w:i/>
          <w:iCs/>
          <w:lang w:eastAsia="en-US"/>
        </w:rPr>
      </w:pPr>
      <w:r w:rsidRPr="00EF4810">
        <w:rPr>
          <w:i/>
          <w:iCs/>
          <w:lang w:eastAsia="en-US"/>
        </w:rPr>
        <w:t>==== 9.X, 10.X Revisions Deadline ====</w:t>
      </w:r>
    </w:p>
    <w:p w14:paraId="66914F5D" w14:textId="77777777" w:rsidR="005F12EB" w:rsidRPr="00EF4810" w:rsidRDefault="005F12EB" w:rsidP="005F12EB">
      <w:pPr>
        <w:pStyle w:val="FP"/>
        <w:keepNext/>
        <w:rPr>
          <w:i/>
          <w:iCs/>
          <w:lang w:eastAsia="en-US"/>
        </w:rPr>
      </w:pPr>
      <w:r w:rsidRPr="00EF4810">
        <w:rPr>
          <w:i/>
          <w:iCs/>
          <w:lang w:eastAsia="en-US"/>
        </w:rPr>
        <w:t>Sang-Jun (Samsung) is fine with r08.</w:t>
      </w:r>
    </w:p>
    <w:p w14:paraId="6F9E82C4" w14:textId="77777777" w:rsidR="005F12EB" w:rsidRPr="00EF4810" w:rsidRDefault="005F12EB" w:rsidP="005F12EB">
      <w:pPr>
        <w:pStyle w:val="FP"/>
        <w:keepNext/>
        <w:rPr>
          <w:i/>
          <w:iCs/>
          <w:lang w:eastAsia="en-US"/>
        </w:rPr>
      </w:pPr>
      <w:r w:rsidRPr="00EF4810">
        <w:rPr>
          <w:i/>
          <w:iCs/>
          <w:lang w:eastAsia="en-US"/>
        </w:rPr>
        <w:t>Sungpyo(KT)is fine with r08 and would like to co-sign.</w:t>
      </w:r>
    </w:p>
    <w:p w14:paraId="2F0B8D32" w14:textId="77777777" w:rsidR="005F12EB" w:rsidRPr="00EF4810" w:rsidRDefault="005F12EB" w:rsidP="005F12EB">
      <w:pPr>
        <w:pStyle w:val="FP"/>
        <w:keepNext/>
        <w:rPr>
          <w:i/>
          <w:iCs/>
          <w:lang w:eastAsia="en-US"/>
        </w:rPr>
      </w:pPr>
      <w:r w:rsidRPr="00EF4810">
        <w:rPr>
          <w:i/>
          <w:iCs/>
          <w:lang w:eastAsia="en-US"/>
        </w:rPr>
        <w:t>Liping(CATT)is fine with r08 and would like to co-sign.</w:t>
      </w:r>
    </w:p>
    <w:p w14:paraId="69347188" w14:textId="77777777" w:rsidR="005F12EB" w:rsidRPr="00EF4810" w:rsidRDefault="005F12EB" w:rsidP="005F12EB">
      <w:pPr>
        <w:pStyle w:val="FP"/>
        <w:keepNext/>
        <w:rPr>
          <w:i/>
          <w:iCs/>
          <w:lang w:eastAsia="en-US"/>
        </w:rPr>
      </w:pPr>
      <w:r w:rsidRPr="00EF4810">
        <w:rPr>
          <w:i/>
          <w:iCs/>
          <w:lang w:eastAsia="en-US"/>
        </w:rPr>
        <w:t>Wonjung (LG Uplus) is fine with r08.</w:t>
      </w:r>
    </w:p>
    <w:p w14:paraId="1BF45B5B" w14:textId="77777777" w:rsidR="005F12EB" w:rsidRPr="00EF4810" w:rsidRDefault="005F12EB" w:rsidP="005F12EB">
      <w:pPr>
        <w:pStyle w:val="FP"/>
        <w:keepNext/>
        <w:rPr>
          <w:i/>
          <w:iCs/>
          <w:lang w:eastAsia="en-US"/>
        </w:rPr>
      </w:pPr>
      <w:r w:rsidRPr="00EF4810">
        <w:rPr>
          <w:i/>
          <w:iCs/>
          <w:lang w:eastAsia="en-US"/>
        </w:rPr>
        <w:t>Yue (China Telecom) is fine with r08 and would like to co-sign.</w:t>
      </w:r>
    </w:p>
    <w:p w14:paraId="08616996" w14:textId="77777777" w:rsidR="005F12EB" w:rsidRPr="00EF4810" w:rsidRDefault="005F12EB" w:rsidP="005F12EB">
      <w:pPr>
        <w:pStyle w:val="FP"/>
        <w:keepNext/>
        <w:rPr>
          <w:i/>
          <w:iCs/>
          <w:lang w:eastAsia="en-US"/>
        </w:rPr>
      </w:pPr>
      <w:r w:rsidRPr="00EF4810">
        <w:rPr>
          <w:i/>
          <w:iCs/>
          <w:lang w:eastAsia="en-US"/>
        </w:rPr>
        <w:t>Yi (China Mobile) is fine with r08 and would like to co-sign.</w:t>
      </w:r>
    </w:p>
    <w:p w14:paraId="1C1C4376" w14:textId="77777777" w:rsidR="005F12EB" w:rsidRPr="00EF4810" w:rsidRDefault="005F12EB" w:rsidP="005F12EB">
      <w:pPr>
        <w:pStyle w:val="FP"/>
        <w:keepNext/>
        <w:rPr>
          <w:i/>
          <w:iCs/>
          <w:lang w:eastAsia="en-US"/>
        </w:rPr>
      </w:pPr>
      <w:r w:rsidRPr="00EF4810">
        <w:rPr>
          <w:i/>
          <w:iCs/>
          <w:lang w:eastAsia="en-US"/>
        </w:rPr>
        <w:t>Laurent (Nokia): can only live with r01 and R02; objects to any other version; suggests to postpone the decision on this KI</w:t>
      </w:r>
    </w:p>
    <w:p w14:paraId="0354C08A" w14:textId="77777777" w:rsidR="005F12EB" w:rsidRPr="00EF4810" w:rsidRDefault="005F12EB" w:rsidP="005F12EB">
      <w:pPr>
        <w:pStyle w:val="FP"/>
        <w:keepNext/>
        <w:rPr>
          <w:i/>
          <w:iCs/>
          <w:lang w:eastAsia="en-US"/>
        </w:rPr>
      </w:pPr>
      <w:r w:rsidRPr="00EF4810">
        <w:rPr>
          <w:i/>
          <w:iCs/>
          <w:lang w:eastAsia="en-US"/>
        </w:rPr>
        <w:t>Stefan (Ericsson) accepts r01 or r02, objects to other revisions.</w:t>
      </w:r>
    </w:p>
    <w:p w14:paraId="656B2A39" w14:textId="77777777" w:rsidR="005F12EB" w:rsidRPr="00EF4810" w:rsidRDefault="005F12EB" w:rsidP="005F12EB">
      <w:pPr>
        <w:pStyle w:val="FP"/>
        <w:keepNext/>
        <w:rPr>
          <w:i/>
          <w:iCs/>
          <w:lang w:eastAsia="en-US"/>
        </w:rPr>
      </w:pPr>
      <w:r w:rsidRPr="00EF4810">
        <w:rPr>
          <w:i/>
          <w:iCs/>
          <w:lang w:eastAsia="en-US"/>
        </w:rPr>
        <w:t>Qianghua (Huawei) proposes to go R08, which is a good comprise for this KI# conclusion. object r01 and r02. In sake of progress, request to check at CC#5 whether we can make a way forward.</w:t>
      </w:r>
    </w:p>
    <w:p w14:paraId="5B3FC079" w14:textId="77777777" w:rsidR="005F12EB" w:rsidRPr="00EF4810" w:rsidRDefault="005F12EB" w:rsidP="005F12EB">
      <w:pPr>
        <w:pStyle w:val="FP"/>
        <w:keepNext/>
        <w:rPr>
          <w:i/>
          <w:iCs/>
          <w:lang w:eastAsia="en-US"/>
        </w:rPr>
      </w:pPr>
      <w:r w:rsidRPr="00EF4810">
        <w:rPr>
          <w:i/>
          <w:iCs/>
          <w:lang w:eastAsia="en-US"/>
        </w:rPr>
        <w:t>Sang-Jun (Samsung) also proposes to go with r08.</w:t>
      </w:r>
    </w:p>
    <w:p w14:paraId="37C7C4CA" w14:textId="77777777" w:rsidR="005F12EB" w:rsidRDefault="005F12EB" w:rsidP="005F12EB">
      <w:pPr>
        <w:pStyle w:val="FP"/>
        <w:keepNext/>
        <w:rPr>
          <w:i/>
          <w:iCs/>
          <w:lang w:eastAsia="en-US"/>
        </w:rPr>
      </w:pPr>
      <w:r w:rsidRPr="00EF4810">
        <w:rPr>
          <w:i/>
          <w:iCs/>
          <w:lang w:eastAsia="en-US"/>
        </w:rPr>
        <w:t>==== 9.X, 10.X Final Deadline ====</w:t>
      </w:r>
    </w:p>
    <w:p w14:paraId="05D54344" w14:textId="77777777" w:rsidR="005F12EB" w:rsidRPr="00EF4810" w:rsidRDefault="005F12EB" w:rsidP="005F12EB">
      <w:pPr>
        <w:pStyle w:val="FP"/>
        <w:keepNext/>
        <w:rPr>
          <w:i/>
          <w:iCs/>
          <w:lang w:eastAsia="en-US"/>
        </w:rPr>
      </w:pPr>
    </w:p>
    <w:p w14:paraId="61823EEC" w14:textId="77777777" w:rsidR="005F12EB" w:rsidRPr="00F71C35" w:rsidRDefault="005F12EB" w:rsidP="005F12EB">
      <w:pPr>
        <w:keepNext/>
        <w:rPr>
          <w:b/>
          <w:bCs/>
          <w:lang w:eastAsia="en-US"/>
        </w:rPr>
      </w:pPr>
      <w:r w:rsidRPr="00DA12F6">
        <w:rPr>
          <w:rFonts w:cs="Arial"/>
          <w:b/>
        </w:rPr>
        <w:t>Discussion and conclusion:</w:t>
      </w:r>
    </w:p>
    <w:p w14:paraId="5CB4DEEA" w14:textId="27F3C403" w:rsidR="005F12EB" w:rsidRDefault="005F12EB" w:rsidP="005F12EB">
      <w:pPr>
        <w:rPr>
          <w:lang w:eastAsia="en-US"/>
        </w:rPr>
      </w:pPr>
      <w:r>
        <w:rPr>
          <w:lang w:eastAsia="en-US"/>
        </w:rPr>
        <w:t xml:space="preserve">Samsung proposed a show of Hands to try to conclude at this meeting. This should have been done at CC#4 and this remained </w:t>
      </w:r>
      <w:r w:rsidRPr="005F12EB">
        <w:rPr>
          <w:color w:val="0000FF"/>
          <w:lang w:eastAsia="en-US"/>
        </w:rPr>
        <w:t>Postponed</w:t>
      </w:r>
      <w:r>
        <w:rPr>
          <w:lang w:eastAsia="en-US"/>
        </w:rPr>
        <w:t>.</w:t>
      </w:r>
    </w:p>
    <w:p w14:paraId="6EFE2513" w14:textId="77777777" w:rsidR="005F12EB" w:rsidRDefault="005F12EB" w:rsidP="005F12EB">
      <w:pPr>
        <w:keepNext/>
        <w:pBdr>
          <w:top w:val="outset" w:sz="6" w:space="1" w:color="000000"/>
        </w:pBdr>
        <w:rPr>
          <w:lang w:eastAsia="en-US"/>
        </w:rPr>
      </w:pPr>
      <w:r w:rsidRPr="006E67E1">
        <w:rPr>
          <w:color w:val="0000FF"/>
          <w:lang w:eastAsia="en-US"/>
        </w:rPr>
        <w:lastRenderedPageBreak/>
        <w:t>S2-2206553</w:t>
      </w:r>
      <w:r>
        <w:rPr>
          <w:lang w:eastAsia="en-US"/>
        </w:rPr>
        <w:t xml:space="preserve"> (P-CR) KI#4, solution evaluations (Source: Huawei, HiSilicon)</w:t>
      </w:r>
    </w:p>
    <w:p w14:paraId="26E137E6" w14:textId="77777777" w:rsidR="005F12EB" w:rsidRPr="00F71C35" w:rsidRDefault="005F12EB" w:rsidP="005F12EB">
      <w:pPr>
        <w:pStyle w:val="FP"/>
        <w:keepNext/>
        <w:rPr>
          <w:b/>
          <w:bCs/>
          <w:i/>
          <w:iCs/>
          <w:lang w:eastAsia="en-US"/>
        </w:rPr>
      </w:pPr>
      <w:r w:rsidRPr="00F71C35">
        <w:rPr>
          <w:b/>
          <w:bCs/>
          <w:i/>
          <w:iCs/>
          <w:lang w:eastAsia="en-US"/>
        </w:rPr>
        <w:t>e-mail comments:</w:t>
      </w:r>
    </w:p>
    <w:p w14:paraId="292A3EE9" w14:textId="77777777" w:rsidR="005F12EB" w:rsidRPr="00EF4810" w:rsidRDefault="005F12EB" w:rsidP="005F12EB">
      <w:pPr>
        <w:pStyle w:val="FP"/>
        <w:keepNext/>
        <w:rPr>
          <w:i/>
          <w:iCs/>
          <w:lang w:eastAsia="en-US"/>
        </w:rPr>
      </w:pPr>
      <w:r w:rsidRPr="00EF4810">
        <w:rPr>
          <w:i/>
          <w:iCs/>
          <w:lang w:eastAsia="en-US"/>
        </w:rPr>
        <w:t xml:space="preserve">Sang-Jun (Samsung) proposes to use </w:t>
      </w:r>
      <w:r w:rsidRPr="006E67E1">
        <w:rPr>
          <w:i/>
          <w:iCs/>
          <w:color w:val="0000FF"/>
          <w:lang w:eastAsia="en-US"/>
        </w:rPr>
        <w:t>S2-2206553</w:t>
      </w:r>
      <w:r w:rsidRPr="00EF4810">
        <w:rPr>
          <w:i/>
          <w:iCs/>
          <w:lang w:eastAsia="en-US"/>
        </w:rPr>
        <w:t xml:space="preserve"> for KI#4 conclusions, and to merge </w:t>
      </w:r>
      <w:r w:rsidRPr="006E67E1">
        <w:rPr>
          <w:i/>
          <w:iCs/>
          <w:color w:val="0000FF"/>
          <w:lang w:eastAsia="en-US"/>
        </w:rPr>
        <w:t>S2-2206109</w:t>
      </w:r>
      <w:r w:rsidRPr="00EF4810">
        <w:rPr>
          <w:i/>
          <w:iCs/>
          <w:lang w:eastAsia="en-US"/>
        </w:rPr>
        <w:t xml:space="preserve"> into </w:t>
      </w:r>
      <w:r w:rsidRPr="006E67E1">
        <w:rPr>
          <w:i/>
          <w:iCs/>
          <w:color w:val="0000FF"/>
          <w:lang w:eastAsia="en-US"/>
        </w:rPr>
        <w:t>S2-2206553</w:t>
      </w:r>
      <w:r w:rsidRPr="00EF4810">
        <w:rPr>
          <w:i/>
          <w:iCs/>
          <w:lang w:eastAsia="en-US"/>
        </w:rPr>
        <w:t>.</w:t>
      </w:r>
    </w:p>
    <w:p w14:paraId="54BC27A4" w14:textId="77777777" w:rsidR="005F12EB" w:rsidRPr="00EF4810" w:rsidRDefault="005F12EB" w:rsidP="005F12EB">
      <w:pPr>
        <w:pStyle w:val="FP"/>
        <w:keepNext/>
        <w:rPr>
          <w:i/>
          <w:iCs/>
          <w:lang w:eastAsia="en-US"/>
        </w:rPr>
      </w:pPr>
      <w:r w:rsidRPr="00EF4810">
        <w:rPr>
          <w:i/>
          <w:iCs/>
          <w:lang w:eastAsia="en-US"/>
        </w:rPr>
        <w:t>Laurent (Nokia): provides r01</w:t>
      </w:r>
    </w:p>
    <w:p w14:paraId="5149A4DB" w14:textId="77777777" w:rsidR="005F12EB" w:rsidRPr="00EF4810" w:rsidRDefault="005F12EB" w:rsidP="005F12EB">
      <w:pPr>
        <w:pStyle w:val="FP"/>
        <w:keepNext/>
        <w:rPr>
          <w:i/>
          <w:iCs/>
          <w:lang w:eastAsia="en-US"/>
        </w:rPr>
      </w:pPr>
      <w:r w:rsidRPr="00EF4810">
        <w:rPr>
          <w:i/>
          <w:iCs/>
          <w:lang w:eastAsia="en-US"/>
        </w:rPr>
        <w:t>Qianghua (Huawei) provides r02</w:t>
      </w:r>
    </w:p>
    <w:p w14:paraId="11463D14" w14:textId="77777777" w:rsidR="005F12EB" w:rsidRPr="00EF4810" w:rsidRDefault="005F12EB" w:rsidP="005F12EB">
      <w:pPr>
        <w:pStyle w:val="FP"/>
        <w:keepNext/>
        <w:rPr>
          <w:i/>
          <w:iCs/>
          <w:lang w:eastAsia="en-US"/>
        </w:rPr>
      </w:pPr>
      <w:r w:rsidRPr="00EF4810">
        <w:rPr>
          <w:i/>
          <w:iCs/>
          <w:lang w:eastAsia="en-US"/>
        </w:rPr>
        <w:t>Laurent (Nokia): provides r03</w:t>
      </w:r>
    </w:p>
    <w:p w14:paraId="4EA1E1BC" w14:textId="77777777" w:rsidR="005F12EB" w:rsidRPr="00EF4810" w:rsidRDefault="005F12EB" w:rsidP="005F12EB">
      <w:pPr>
        <w:pStyle w:val="FP"/>
        <w:keepNext/>
        <w:rPr>
          <w:i/>
          <w:iCs/>
          <w:lang w:eastAsia="en-US"/>
        </w:rPr>
      </w:pPr>
      <w:r w:rsidRPr="00EF4810">
        <w:rPr>
          <w:i/>
          <w:iCs/>
          <w:lang w:eastAsia="en-US"/>
        </w:rPr>
        <w:t>Qianghua (Huawei) provides r04</w:t>
      </w:r>
    </w:p>
    <w:p w14:paraId="335DCF5A" w14:textId="77777777" w:rsidR="005F12EB" w:rsidRPr="00EF4810" w:rsidRDefault="005F12EB" w:rsidP="005F12EB">
      <w:pPr>
        <w:pStyle w:val="FP"/>
        <w:keepNext/>
        <w:rPr>
          <w:i/>
          <w:iCs/>
          <w:lang w:eastAsia="en-US"/>
        </w:rPr>
      </w:pPr>
      <w:r w:rsidRPr="00EF4810">
        <w:rPr>
          <w:i/>
          <w:iCs/>
          <w:lang w:eastAsia="en-US"/>
        </w:rPr>
        <w:t>==== 9.X, 10.X Revisions Deadline ====</w:t>
      </w:r>
    </w:p>
    <w:p w14:paraId="30E8724F" w14:textId="77777777" w:rsidR="005F12EB" w:rsidRPr="00EF4810" w:rsidRDefault="005F12EB" w:rsidP="005F12EB">
      <w:pPr>
        <w:pStyle w:val="FP"/>
        <w:keepNext/>
        <w:rPr>
          <w:i/>
          <w:iCs/>
          <w:lang w:eastAsia="en-US"/>
        </w:rPr>
      </w:pPr>
      <w:r w:rsidRPr="00EF4810">
        <w:rPr>
          <w:i/>
          <w:iCs/>
          <w:lang w:eastAsia="en-US"/>
        </w:rPr>
        <w:t>Laurent (Nokia): objects to R00, R02, R04</w:t>
      </w:r>
    </w:p>
    <w:p w14:paraId="60760688" w14:textId="77777777" w:rsidR="005F12EB" w:rsidRPr="00EF4810" w:rsidRDefault="005F12EB" w:rsidP="005F12EB">
      <w:pPr>
        <w:pStyle w:val="FP"/>
        <w:keepNext/>
        <w:rPr>
          <w:i/>
          <w:iCs/>
          <w:lang w:eastAsia="en-US"/>
        </w:rPr>
      </w:pPr>
      <w:r w:rsidRPr="00EF4810">
        <w:rPr>
          <w:i/>
          <w:iCs/>
          <w:lang w:eastAsia="en-US"/>
        </w:rPr>
        <w:t>Qianghua (Huawei) objects r01, r03. Ask Laurent what part do you see problems? I hope we can find a comprise so to not lose the progress we have spent so much efforts on. So request for CC#5.</w:t>
      </w:r>
    </w:p>
    <w:p w14:paraId="2AE57456" w14:textId="77777777" w:rsidR="005F12EB" w:rsidRPr="00EF4810" w:rsidRDefault="005F12EB" w:rsidP="005F12EB">
      <w:pPr>
        <w:pStyle w:val="FP"/>
        <w:keepNext/>
        <w:rPr>
          <w:i/>
          <w:iCs/>
          <w:lang w:eastAsia="en-US"/>
        </w:rPr>
      </w:pPr>
      <w:r w:rsidRPr="00EF4810">
        <w:rPr>
          <w:i/>
          <w:iCs/>
          <w:lang w:eastAsia="en-US"/>
        </w:rPr>
        <w:t>Sang-Jun (Samsung) proposes to go with r02 or r04.</w:t>
      </w:r>
    </w:p>
    <w:p w14:paraId="3FACD46B" w14:textId="77777777" w:rsidR="005F12EB" w:rsidRDefault="005F12EB" w:rsidP="005F12EB">
      <w:pPr>
        <w:pStyle w:val="FP"/>
        <w:keepNext/>
        <w:rPr>
          <w:i/>
          <w:iCs/>
          <w:lang w:eastAsia="en-US"/>
        </w:rPr>
      </w:pPr>
      <w:r w:rsidRPr="00EF4810">
        <w:rPr>
          <w:i/>
          <w:iCs/>
          <w:lang w:eastAsia="en-US"/>
        </w:rPr>
        <w:t>==== 9.X, 10.X Final Deadline ====</w:t>
      </w:r>
    </w:p>
    <w:p w14:paraId="645DEA28" w14:textId="77777777" w:rsidR="005F12EB" w:rsidRPr="00EF4810" w:rsidRDefault="005F12EB" w:rsidP="005F12EB">
      <w:pPr>
        <w:pStyle w:val="FP"/>
        <w:keepNext/>
        <w:rPr>
          <w:i/>
          <w:iCs/>
          <w:lang w:eastAsia="en-US"/>
        </w:rPr>
      </w:pPr>
    </w:p>
    <w:p w14:paraId="01ECDFD8" w14:textId="77777777" w:rsidR="005F12EB" w:rsidRPr="00F71C35" w:rsidRDefault="005F12EB" w:rsidP="005F12EB">
      <w:pPr>
        <w:keepNext/>
        <w:rPr>
          <w:b/>
          <w:bCs/>
          <w:lang w:eastAsia="en-US"/>
        </w:rPr>
      </w:pPr>
      <w:r w:rsidRPr="00DA12F6">
        <w:rPr>
          <w:rFonts w:cs="Arial"/>
          <w:b/>
        </w:rPr>
        <w:t>Discussion and conclusion:</w:t>
      </w:r>
    </w:p>
    <w:p w14:paraId="775416BD" w14:textId="11BA5F75" w:rsidR="005F12EB" w:rsidRDefault="005F12EB" w:rsidP="005F12EB">
      <w:pPr>
        <w:rPr>
          <w:lang w:eastAsia="en-US"/>
        </w:rPr>
      </w:pPr>
      <w:r>
        <w:rPr>
          <w:lang w:eastAsia="en-US"/>
        </w:rPr>
        <w:t xml:space="preserve">This remained </w:t>
      </w:r>
      <w:r w:rsidRPr="005F12EB">
        <w:rPr>
          <w:color w:val="0000FF"/>
          <w:lang w:eastAsia="en-US"/>
        </w:rPr>
        <w:t>Postponed</w:t>
      </w:r>
      <w:r>
        <w:rPr>
          <w:lang w:eastAsia="en-US"/>
        </w:rPr>
        <w:t>.</w:t>
      </w:r>
    </w:p>
    <w:p w14:paraId="35ECD289" w14:textId="77777777" w:rsidR="005F12EB" w:rsidRDefault="005F12EB" w:rsidP="005F12EB">
      <w:pPr>
        <w:rPr>
          <w:lang w:eastAsia="en-US"/>
        </w:rPr>
      </w:pPr>
    </w:p>
    <w:p w14:paraId="6FF9567B" w14:textId="6F9D17BF" w:rsidR="005F12EB" w:rsidRDefault="00C559D0" w:rsidP="005F12EB">
      <w:pPr>
        <w:keepNext/>
        <w:pBdr>
          <w:top w:val="outset" w:sz="6" w:space="1" w:color="000000"/>
        </w:pBdr>
        <w:rPr>
          <w:lang w:eastAsia="en-US"/>
        </w:rPr>
      </w:pPr>
      <w:r w:rsidRPr="005F12EB">
        <w:rPr>
          <w:color w:val="0000FF"/>
          <w:lang w:eastAsia="en-US"/>
        </w:rPr>
        <w:t>S2-2206865</w:t>
      </w:r>
      <w:r w:rsidR="005F12EB">
        <w:rPr>
          <w:lang w:eastAsia="en-US"/>
        </w:rPr>
        <w:t xml:space="preserve"> (P-CR) Conclusion proposal for KI#1 (Source: Qualcomm Inc.)</w:t>
      </w:r>
    </w:p>
    <w:p w14:paraId="4B77AD56" w14:textId="77777777" w:rsidR="005F12EB" w:rsidRPr="00F71C35" w:rsidRDefault="005F12EB" w:rsidP="005F12EB">
      <w:pPr>
        <w:keepNext/>
        <w:rPr>
          <w:b/>
          <w:bCs/>
          <w:lang w:eastAsia="en-US"/>
        </w:rPr>
      </w:pPr>
      <w:r w:rsidRPr="00DA12F6">
        <w:rPr>
          <w:rFonts w:cs="Arial"/>
          <w:b/>
        </w:rPr>
        <w:t>Discussion and conclusion:</w:t>
      </w:r>
    </w:p>
    <w:p w14:paraId="4941916F" w14:textId="78A4E24F" w:rsidR="005F12EB" w:rsidRPr="00054852" w:rsidRDefault="005F12EB" w:rsidP="005F12EB">
      <w:r w:rsidRPr="005F12EB">
        <w:rPr>
          <w:color w:val="0000FF"/>
          <w:lang w:eastAsia="en-US"/>
        </w:rPr>
        <w:t>S2-2206865r13</w:t>
      </w:r>
      <w:r w:rsidR="00C559D0">
        <w:t xml:space="preserve">was revised to </w:t>
      </w:r>
      <w:r w:rsidR="00C559D0" w:rsidRPr="006E67E1">
        <w:rPr>
          <w:color w:val="0000FF"/>
          <w:lang w:eastAsia="en-US"/>
        </w:rPr>
        <w:t>S2-2207059</w:t>
      </w:r>
      <w:r>
        <w:rPr>
          <w:lang w:eastAsia="en-US"/>
        </w:rPr>
        <w:t xml:space="preserve">. It was proposed to use r09 with some changes. </w:t>
      </w:r>
      <w:r w:rsidR="00054852">
        <w:rPr>
          <w:lang w:eastAsia="en-US"/>
        </w:rPr>
        <w:t xml:space="preserve">Ericsson reported that this is textually close to the agreed r13. r09 with changes was agreed and the revision in </w:t>
      </w:r>
      <w:r w:rsidR="00054852" w:rsidRPr="006E67E1">
        <w:rPr>
          <w:color w:val="0000FF"/>
          <w:lang w:eastAsia="en-US"/>
        </w:rPr>
        <w:t>S2-2207059</w:t>
      </w:r>
      <w:r w:rsidR="00054852">
        <w:rPr>
          <w:lang w:eastAsia="en-US"/>
        </w:rPr>
        <w:t xml:space="preserve"> was </w:t>
      </w:r>
      <w:r w:rsidR="00054852" w:rsidRPr="00054852">
        <w:rPr>
          <w:color w:val="FF0000"/>
          <w:lang w:eastAsia="en-US"/>
        </w:rPr>
        <w:t>approved</w:t>
      </w:r>
      <w:r w:rsidR="00054852">
        <w:t>.</w:t>
      </w:r>
    </w:p>
    <w:p w14:paraId="145E41B9" w14:textId="04D4137C" w:rsidR="005F12EB" w:rsidRDefault="005F12EB" w:rsidP="00F71C35">
      <w:pPr>
        <w:rPr>
          <w:lang w:eastAsia="en-US"/>
        </w:rPr>
      </w:pPr>
    </w:p>
    <w:p w14:paraId="56FC2C26" w14:textId="426032D6" w:rsidR="00054852" w:rsidRDefault="00054852" w:rsidP="00F71C35">
      <w:pPr>
        <w:rPr>
          <w:lang w:eastAsia="en-US"/>
        </w:rPr>
      </w:pPr>
      <w:r w:rsidRPr="0050517F">
        <w:rPr>
          <w:b/>
          <w:bCs/>
          <w:lang w:eastAsia="en-US"/>
        </w:rPr>
        <w:t>The</w:t>
      </w:r>
      <w:r w:rsidR="00DC7569" w:rsidRPr="0050517F">
        <w:rPr>
          <w:b/>
          <w:bCs/>
          <w:lang w:eastAsia="en-US"/>
        </w:rPr>
        <w:t xml:space="preserve"> other corrections made to the Chair Notes were reviewed and accepted.</w:t>
      </w:r>
      <w:r w:rsidR="00DC7569">
        <w:rPr>
          <w:lang w:eastAsia="en-US"/>
        </w:rPr>
        <w:t xml:space="preserve"> </w:t>
      </w:r>
      <w:hyperlink r:id="rId9" w:history="1">
        <w:r w:rsidR="00C559D0" w:rsidRPr="00482EA2">
          <w:rPr>
            <w:rStyle w:val="Hyperlink"/>
            <w:lang w:eastAsia="en-US"/>
          </w:rPr>
          <w:t>https://www.3gpp.org/ftp/tsg_sa/WG2_Arch/TSGS2_152E_Electronic_2022-08/INBOX/Chair_Notes/Combined_ChairNotes_AI%23_9.X_10.X-08-26-1025.doc</w:t>
        </w:r>
      </w:hyperlink>
    </w:p>
    <w:p w14:paraId="70F4AD0E" w14:textId="1AF74C51" w:rsidR="000A2702" w:rsidRDefault="000A2702" w:rsidP="000A2702">
      <w:pPr>
        <w:rPr>
          <w:lang w:eastAsia="en-US"/>
        </w:rPr>
      </w:pPr>
    </w:p>
    <w:p w14:paraId="50C9B869" w14:textId="17D7C0A2" w:rsidR="00EF4810" w:rsidRDefault="00EF4810" w:rsidP="00EF4810">
      <w:pPr>
        <w:pStyle w:val="Heading1"/>
      </w:pPr>
      <w:r>
        <w:t>3.</w:t>
      </w:r>
      <w:r>
        <w:tab/>
        <w:t>Agenda 10.3: Rel-18 WID</w:t>
      </w:r>
    </w:p>
    <w:p w14:paraId="4B05BE26" w14:textId="34B481FD" w:rsidR="006A6B0C" w:rsidRPr="006A6B0C" w:rsidRDefault="006A6B0C" w:rsidP="006A6B0C">
      <w:pPr>
        <w:rPr>
          <w:b/>
          <w:bCs/>
          <w:lang w:eastAsia="en-US"/>
        </w:rPr>
      </w:pPr>
      <w:r w:rsidRPr="006A6B0C">
        <w:rPr>
          <w:b/>
          <w:bCs/>
          <w:lang w:eastAsia="en-US"/>
        </w:rPr>
        <w:t>The SA WG2 Chair asked that TU estimates are removed from the WIDs before upload, as this information is already known and decided.</w:t>
      </w:r>
    </w:p>
    <w:p w14:paraId="13C025C5" w14:textId="4F57C6EB" w:rsidR="006E67E1" w:rsidRDefault="006E67E1" w:rsidP="006E67E1">
      <w:pPr>
        <w:keepNext/>
        <w:pBdr>
          <w:top w:val="outset" w:sz="6" w:space="1" w:color="000000"/>
        </w:pBdr>
        <w:rPr>
          <w:lang w:eastAsia="en-US"/>
        </w:rPr>
      </w:pPr>
      <w:r w:rsidRPr="006E67E1">
        <w:rPr>
          <w:color w:val="0000FF"/>
          <w:lang w:eastAsia="en-US"/>
        </w:rPr>
        <w:t>S2-220</w:t>
      </w:r>
      <w:r w:rsidR="006339FF">
        <w:rPr>
          <w:color w:val="0000FF"/>
          <w:lang w:eastAsia="en-US"/>
        </w:rPr>
        <w:t>5482</w:t>
      </w:r>
      <w:r w:rsidR="00E9400D">
        <w:rPr>
          <w:lang w:eastAsia="en-US"/>
        </w:rPr>
        <w:t xml:space="preserve"> (</w:t>
      </w:r>
      <w:r>
        <w:rPr>
          <w:lang w:eastAsia="en-US"/>
        </w:rPr>
        <w:t>WID NEW</w:t>
      </w:r>
      <w:r w:rsidR="00E9400D">
        <w:rPr>
          <w:lang w:eastAsia="en-US"/>
        </w:rPr>
        <w:t xml:space="preserve">) </w:t>
      </w:r>
      <w:r>
        <w:rPr>
          <w:lang w:eastAsia="en-US"/>
        </w:rPr>
        <w:t>New WID: support for 5WWC, Phase 2</w:t>
      </w:r>
      <w:r w:rsidR="00E9400D">
        <w:rPr>
          <w:lang w:eastAsia="en-US"/>
        </w:rPr>
        <w:t xml:space="preserve"> (</w:t>
      </w:r>
      <w:r>
        <w:rPr>
          <w:lang w:eastAsia="en-US"/>
        </w:rPr>
        <w:t>Nokia, Nokia Shanghai Bell</w:t>
      </w:r>
      <w:r w:rsidR="00E9400D">
        <w:rPr>
          <w:lang w:eastAsia="en-US"/>
        </w:rPr>
        <w:t>)</w:t>
      </w:r>
    </w:p>
    <w:p w14:paraId="4A0F2861" w14:textId="4D75C444" w:rsidR="006E67E1" w:rsidRPr="00DA12F6" w:rsidRDefault="006E67E1" w:rsidP="006E67E1">
      <w:pPr>
        <w:keepNext/>
        <w:rPr>
          <w:rFonts w:cs="Arial"/>
          <w:b/>
        </w:rPr>
      </w:pPr>
      <w:r w:rsidRPr="00DA12F6">
        <w:rPr>
          <w:rFonts w:cs="Arial"/>
          <w:b/>
        </w:rPr>
        <w:t>Discussion and conclusion:</w:t>
      </w:r>
    </w:p>
    <w:p w14:paraId="1E5E97BA" w14:textId="3EAB2BD6" w:rsidR="006E67E1" w:rsidRPr="00E9400D" w:rsidRDefault="006339FF" w:rsidP="006E67E1">
      <w:r>
        <w:rPr>
          <w:lang w:eastAsia="en-US"/>
        </w:rPr>
        <w:t>Nokia proposed r02 in the CC#5 folder. Qualcomm asked whether the TNGF objective can be removed now and to update the WID later if a conclusion is reached</w:t>
      </w:r>
      <w:r w:rsidR="00E9400D" w:rsidRPr="00E9400D">
        <w:rPr>
          <w:lang w:eastAsia="en-US"/>
        </w:rPr>
        <w:t xml:space="preserve"> </w:t>
      </w:r>
      <w:r w:rsidR="00E9400D">
        <w:rPr>
          <w:lang w:eastAsia="en-US"/>
        </w:rPr>
        <w:t>.TUs can also be removed</w:t>
      </w:r>
      <w:r>
        <w:rPr>
          <w:lang w:eastAsia="en-US"/>
        </w:rPr>
        <w:t xml:space="preserve">. This was agreed and </w:t>
      </w:r>
      <w:r w:rsidR="00E9400D">
        <w:rPr>
          <w:lang w:eastAsia="en-US"/>
        </w:rPr>
        <w:t xml:space="preserve">the revision in </w:t>
      </w:r>
      <w:r w:rsidRPr="006E67E1">
        <w:rPr>
          <w:color w:val="0000FF"/>
          <w:lang w:eastAsia="en-US"/>
        </w:rPr>
        <w:t>S2-2207864</w:t>
      </w:r>
      <w:r w:rsidR="00E9400D">
        <w:t xml:space="preserve"> was </w:t>
      </w:r>
      <w:r w:rsidR="00E9400D" w:rsidRPr="00C3284B">
        <w:rPr>
          <w:color w:val="FF0000"/>
          <w:lang w:eastAsia="en-US"/>
        </w:rPr>
        <w:t>approved</w:t>
      </w:r>
      <w:r w:rsidR="00E9400D">
        <w:t>.</w:t>
      </w:r>
    </w:p>
    <w:p w14:paraId="5F3AF43E" w14:textId="647B1235" w:rsidR="006E67E1" w:rsidRDefault="006E67E1" w:rsidP="006E67E1">
      <w:pPr>
        <w:keepNext/>
        <w:pBdr>
          <w:top w:val="outset" w:sz="6" w:space="1" w:color="000000"/>
        </w:pBdr>
        <w:rPr>
          <w:lang w:eastAsia="en-US"/>
        </w:rPr>
      </w:pPr>
      <w:r w:rsidRPr="006E67E1">
        <w:rPr>
          <w:color w:val="0000FF"/>
          <w:lang w:eastAsia="en-US"/>
        </w:rPr>
        <w:t>S2-220</w:t>
      </w:r>
      <w:r w:rsidR="006339FF">
        <w:rPr>
          <w:color w:val="0000FF"/>
          <w:lang w:eastAsia="en-US"/>
        </w:rPr>
        <w:t>5592</w:t>
      </w:r>
      <w:r w:rsidR="00E9400D">
        <w:rPr>
          <w:color w:val="0000FF"/>
          <w:lang w:eastAsia="en-US"/>
        </w:rPr>
        <w:t xml:space="preserve"> </w:t>
      </w:r>
      <w:r w:rsidR="00E9400D">
        <w:rPr>
          <w:lang w:eastAsia="en-US"/>
        </w:rPr>
        <w:t>(</w:t>
      </w:r>
      <w:r>
        <w:rPr>
          <w:lang w:eastAsia="en-US"/>
        </w:rPr>
        <w:t>WID NEW</w:t>
      </w:r>
      <w:r w:rsidR="00E9400D">
        <w:rPr>
          <w:lang w:eastAsia="en-US"/>
        </w:rPr>
        <w:t xml:space="preserve">) </w:t>
      </w:r>
      <w:r>
        <w:rPr>
          <w:lang w:eastAsia="en-US"/>
        </w:rPr>
        <w:t>New WID on Extensions to the TSC Framework to support DetNet</w:t>
      </w:r>
      <w:r w:rsidR="00E9400D">
        <w:rPr>
          <w:lang w:eastAsia="en-US"/>
        </w:rPr>
        <w:t xml:space="preserve"> (</w:t>
      </w:r>
      <w:r>
        <w:rPr>
          <w:lang w:eastAsia="en-US"/>
        </w:rPr>
        <w:t>Ericsson</w:t>
      </w:r>
      <w:r w:rsidR="00E9400D">
        <w:rPr>
          <w:lang w:eastAsia="en-US"/>
        </w:rPr>
        <w:t>)</w:t>
      </w:r>
    </w:p>
    <w:p w14:paraId="0F597414" w14:textId="73B8CCC8" w:rsidR="006E67E1" w:rsidRPr="00DA12F6" w:rsidRDefault="006E67E1" w:rsidP="006E67E1">
      <w:pPr>
        <w:keepNext/>
        <w:rPr>
          <w:rFonts w:cs="Arial"/>
          <w:b/>
        </w:rPr>
      </w:pPr>
      <w:r w:rsidRPr="00DA12F6">
        <w:rPr>
          <w:rFonts w:cs="Arial"/>
          <w:b/>
        </w:rPr>
        <w:t>Discussion and conclusion:</w:t>
      </w:r>
    </w:p>
    <w:p w14:paraId="75C6DD68" w14:textId="1D003DD8" w:rsidR="006E67E1" w:rsidRDefault="00E9400D" w:rsidP="006E67E1">
      <w:pPr>
        <w:rPr>
          <w:lang w:eastAsia="en-US"/>
        </w:rPr>
      </w:pPr>
      <w:r>
        <w:rPr>
          <w:lang w:eastAsia="en-US"/>
        </w:rPr>
        <w:t xml:space="preserve">r01 was proposed. Nokia asked that the Study aspects are completed before starting the Normative work. Ericsson replied that they considered this can be easily concluded off-line. r01 was agreed and the revision in </w:t>
      </w:r>
      <w:r w:rsidR="006339FF" w:rsidRPr="006E67E1">
        <w:rPr>
          <w:color w:val="0000FF"/>
          <w:lang w:eastAsia="en-US"/>
        </w:rPr>
        <w:t>S2-2207865</w:t>
      </w:r>
      <w:r w:rsidR="00302572">
        <w:t xml:space="preserve"> was </w:t>
      </w:r>
      <w:r w:rsidR="00302572" w:rsidRPr="00C3284B">
        <w:rPr>
          <w:color w:val="FF0000"/>
          <w:lang w:eastAsia="en-US"/>
        </w:rPr>
        <w:t>approved</w:t>
      </w:r>
      <w:r w:rsidR="00302572">
        <w:t>.</w:t>
      </w:r>
    </w:p>
    <w:p w14:paraId="5673EE84" w14:textId="1CD9DE32" w:rsidR="006E67E1" w:rsidRDefault="006E67E1" w:rsidP="006E67E1">
      <w:pPr>
        <w:keepNext/>
        <w:pBdr>
          <w:top w:val="outset" w:sz="6" w:space="1" w:color="000000"/>
        </w:pBdr>
        <w:rPr>
          <w:lang w:eastAsia="en-US"/>
        </w:rPr>
      </w:pPr>
      <w:r w:rsidRPr="006E67E1">
        <w:rPr>
          <w:color w:val="0000FF"/>
          <w:lang w:eastAsia="en-US"/>
        </w:rPr>
        <w:t>S2-220</w:t>
      </w:r>
      <w:r w:rsidR="006339FF">
        <w:rPr>
          <w:color w:val="0000FF"/>
          <w:lang w:eastAsia="en-US"/>
        </w:rPr>
        <w:t>5644</w:t>
      </w:r>
      <w:r w:rsidR="00E9400D">
        <w:rPr>
          <w:lang w:eastAsia="en-US"/>
        </w:rPr>
        <w:t xml:space="preserve"> (</w:t>
      </w:r>
      <w:r>
        <w:rPr>
          <w:lang w:eastAsia="en-US"/>
        </w:rPr>
        <w:t>WID NEW</w:t>
      </w:r>
      <w:r w:rsidR="00E9400D">
        <w:rPr>
          <w:lang w:eastAsia="en-US"/>
        </w:rPr>
        <w:t xml:space="preserve">) </w:t>
      </w:r>
      <w:r>
        <w:rPr>
          <w:lang w:eastAsia="en-US"/>
        </w:rPr>
        <w:t>New WID: 5G System Enabler for Service Function Chaining</w:t>
      </w:r>
      <w:r w:rsidR="00E9400D">
        <w:rPr>
          <w:lang w:eastAsia="en-US"/>
        </w:rPr>
        <w:t xml:space="preserve"> (</w:t>
      </w:r>
      <w:r>
        <w:rPr>
          <w:lang w:eastAsia="en-US"/>
        </w:rPr>
        <w:t>Intel</w:t>
      </w:r>
      <w:r w:rsidR="00E9400D">
        <w:rPr>
          <w:lang w:eastAsia="en-US"/>
        </w:rPr>
        <w:t>)</w:t>
      </w:r>
    </w:p>
    <w:p w14:paraId="70DB2EDD" w14:textId="38922940" w:rsidR="006E67E1" w:rsidRPr="00DA12F6" w:rsidRDefault="006E67E1" w:rsidP="006E67E1">
      <w:pPr>
        <w:keepNext/>
        <w:rPr>
          <w:rFonts w:cs="Arial"/>
          <w:b/>
        </w:rPr>
      </w:pPr>
      <w:r w:rsidRPr="00DA12F6">
        <w:rPr>
          <w:rFonts w:cs="Arial"/>
          <w:b/>
        </w:rPr>
        <w:t>Discussion and conclusion:</w:t>
      </w:r>
    </w:p>
    <w:p w14:paraId="23A1C042" w14:textId="31886A19" w:rsidR="006E67E1" w:rsidRDefault="00302572" w:rsidP="006E67E1">
      <w:pPr>
        <w:rPr>
          <w:lang w:eastAsia="en-US"/>
        </w:rPr>
      </w:pPr>
      <w:r>
        <w:rPr>
          <w:lang w:eastAsia="en-US"/>
        </w:rPr>
        <w:t xml:space="preserve">r05 removing a sentence was proposed. r05 with changes was agreed and the revision in </w:t>
      </w:r>
      <w:r w:rsidR="006339FF" w:rsidRPr="006E67E1">
        <w:rPr>
          <w:color w:val="0000FF"/>
          <w:lang w:eastAsia="en-US"/>
        </w:rPr>
        <w:t>S2-2207866</w:t>
      </w:r>
      <w:r>
        <w:t xml:space="preserve"> was </w:t>
      </w:r>
      <w:r w:rsidRPr="00C3284B">
        <w:rPr>
          <w:color w:val="FF0000"/>
          <w:lang w:eastAsia="en-US"/>
        </w:rPr>
        <w:t>approved</w:t>
      </w:r>
      <w:r>
        <w:t>.</w:t>
      </w:r>
    </w:p>
    <w:p w14:paraId="31A57AC9" w14:textId="694480C1" w:rsidR="006E67E1" w:rsidRDefault="006E67E1" w:rsidP="006E67E1">
      <w:pPr>
        <w:keepNext/>
        <w:pBdr>
          <w:top w:val="outset" w:sz="6" w:space="1" w:color="000000"/>
        </w:pBdr>
        <w:rPr>
          <w:lang w:eastAsia="en-US"/>
        </w:rPr>
      </w:pPr>
      <w:r w:rsidRPr="006E67E1">
        <w:rPr>
          <w:color w:val="0000FF"/>
          <w:lang w:eastAsia="en-US"/>
        </w:rPr>
        <w:t>S2-220</w:t>
      </w:r>
      <w:r w:rsidR="006339FF">
        <w:rPr>
          <w:color w:val="0000FF"/>
          <w:lang w:eastAsia="en-US"/>
        </w:rPr>
        <w:t>5651</w:t>
      </w:r>
      <w:r w:rsidR="00E9400D">
        <w:rPr>
          <w:lang w:eastAsia="en-US"/>
        </w:rPr>
        <w:t xml:space="preserve"> (</w:t>
      </w:r>
      <w:r>
        <w:rPr>
          <w:lang w:eastAsia="en-US"/>
        </w:rPr>
        <w:t>WID NEW</w:t>
      </w:r>
      <w:r w:rsidR="00E9400D">
        <w:rPr>
          <w:lang w:eastAsia="en-US"/>
        </w:rPr>
        <w:t xml:space="preserve">) </w:t>
      </w:r>
      <w:r>
        <w:rPr>
          <w:lang w:eastAsia="en-US"/>
        </w:rPr>
        <w:t>New WID: 5GS support of NR RedCap UE with long eDRX for RRC INACTIVE State</w:t>
      </w:r>
      <w:r w:rsidR="00E9400D">
        <w:rPr>
          <w:lang w:eastAsia="en-US"/>
        </w:rPr>
        <w:t xml:space="preserve"> (</w:t>
      </w:r>
      <w:r>
        <w:rPr>
          <w:lang w:eastAsia="en-US"/>
        </w:rPr>
        <w:t>Ericsson</w:t>
      </w:r>
      <w:r w:rsidR="00E9400D">
        <w:rPr>
          <w:lang w:eastAsia="en-US"/>
        </w:rPr>
        <w:t>)</w:t>
      </w:r>
    </w:p>
    <w:p w14:paraId="548C2CF0" w14:textId="346449D0" w:rsidR="006E67E1" w:rsidRPr="00DA12F6" w:rsidRDefault="006E67E1" w:rsidP="006E67E1">
      <w:pPr>
        <w:keepNext/>
        <w:rPr>
          <w:rFonts w:cs="Arial"/>
          <w:b/>
        </w:rPr>
      </w:pPr>
      <w:r w:rsidRPr="00DA12F6">
        <w:rPr>
          <w:rFonts w:cs="Arial"/>
          <w:b/>
        </w:rPr>
        <w:t>Discussion and conclusion:</w:t>
      </w:r>
    </w:p>
    <w:p w14:paraId="20A4E468" w14:textId="369C0FFA" w:rsidR="006E67E1" w:rsidRDefault="00302572" w:rsidP="006E67E1">
      <w:pPr>
        <w:rPr>
          <w:lang w:eastAsia="en-US"/>
        </w:rPr>
      </w:pPr>
      <w:r>
        <w:rPr>
          <w:lang w:eastAsia="en-US"/>
        </w:rPr>
        <w:t>r03 marking this as a Feature was proposed. r03 with changes was agreed</w:t>
      </w:r>
      <w:r w:rsidRPr="00302572">
        <w:rPr>
          <w:lang w:eastAsia="en-US"/>
        </w:rPr>
        <w:t xml:space="preserve"> </w:t>
      </w:r>
      <w:r>
        <w:rPr>
          <w:lang w:eastAsia="en-US"/>
        </w:rPr>
        <w:t xml:space="preserve">and the revision in </w:t>
      </w:r>
      <w:r w:rsidR="006339FF" w:rsidRPr="006E67E1">
        <w:rPr>
          <w:color w:val="0000FF"/>
          <w:lang w:eastAsia="en-US"/>
        </w:rPr>
        <w:t>S2-2207867</w:t>
      </w:r>
      <w:r>
        <w:t xml:space="preserve"> was </w:t>
      </w:r>
      <w:r w:rsidRPr="00C3284B">
        <w:rPr>
          <w:color w:val="FF0000"/>
          <w:lang w:eastAsia="en-US"/>
        </w:rPr>
        <w:t>approved</w:t>
      </w:r>
      <w:r>
        <w:t>.</w:t>
      </w:r>
    </w:p>
    <w:p w14:paraId="2221F524" w14:textId="27A5E2E9" w:rsidR="006E67E1" w:rsidRDefault="006E67E1" w:rsidP="006E67E1">
      <w:pPr>
        <w:keepNext/>
        <w:pBdr>
          <w:top w:val="outset" w:sz="6" w:space="1" w:color="000000"/>
        </w:pBdr>
        <w:rPr>
          <w:lang w:eastAsia="en-US"/>
        </w:rPr>
      </w:pPr>
      <w:r w:rsidRPr="006E67E1">
        <w:rPr>
          <w:color w:val="0000FF"/>
          <w:lang w:eastAsia="en-US"/>
        </w:rPr>
        <w:t>S2-220</w:t>
      </w:r>
      <w:r w:rsidR="006339FF">
        <w:rPr>
          <w:color w:val="0000FF"/>
          <w:lang w:eastAsia="en-US"/>
        </w:rPr>
        <w:t>5777</w:t>
      </w:r>
      <w:r w:rsidR="00E9400D">
        <w:rPr>
          <w:lang w:eastAsia="en-US"/>
        </w:rPr>
        <w:t xml:space="preserve"> (</w:t>
      </w:r>
      <w:r>
        <w:rPr>
          <w:lang w:eastAsia="en-US"/>
        </w:rPr>
        <w:t>WID NEW</w:t>
      </w:r>
      <w:r w:rsidR="00E9400D">
        <w:rPr>
          <w:lang w:eastAsia="en-US"/>
        </w:rPr>
        <w:t xml:space="preserve">) </w:t>
      </w:r>
      <w:r>
        <w:rPr>
          <w:lang w:eastAsia="en-US"/>
        </w:rPr>
        <w:t>New WID: System architecture for Next Generation Real time Communication services</w:t>
      </w:r>
      <w:r w:rsidR="00E9400D">
        <w:rPr>
          <w:lang w:eastAsia="en-US"/>
        </w:rPr>
        <w:t xml:space="preserve"> (</w:t>
      </w:r>
      <w:r>
        <w:rPr>
          <w:lang w:eastAsia="en-US"/>
        </w:rPr>
        <w:t>China Mobile</w:t>
      </w:r>
      <w:r w:rsidR="00E9400D">
        <w:rPr>
          <w:lang w:eastAsia="en-US"/>
        </w:rPr>
        <w:t>)</w:t>
      </w:r>
    </w:p>
    <w:p w14:paraId="5B947640" w14:textId="0BC62F10" w:rsidR="006E67E1" w:rsidRPr="00DA12F6" w:rsidRDefault="006E67E1" w:rsidP="006E67E1">
      <w:pPr>
        <w:keepNext/>
        <w:rPr>
          <w:rFonts w:cs="Arial"/>
          <w:b/>
        </w:rPr>
      </w:pPr>
      <w:r w:rsidRPr="00DA12F6">
        <w:rPr>
          <w:rFonts w:cs="Arial"/>
          <w:b/>
        </w:rPr>
        <w:t>Discussion and conclusion:</w:t>
      </w:r>
    </w:p>
    <w:p w14:paraId="698954EE" w14:textId="0F6736A0" w:rsidR="006E67E1" w:rsidRDefault="00302572" w:rsidP="006E67E1">
      <w:pPr>
        <w:rPr>
          <w:lang w:eastAsia="en-US"/>
        </w:rPr>
      </w:pPr>
      <w:r>
        <w:rPr>
          <w:lang w:eastAsia="en-US"/>
        </w:rPr>
        <w:t>r01 was proposed. Nokia commented that the last objective is not yet concluded should be removed and there is only 1 supporting company. China Mobile will add the supporting companies and remove the last Objective. r01 with these changes was agreed</w:t>
      </w:r>
      <w:r w:rsidRPr="00302572">
        <w:rPr>
          <w:lang w:eastAsia="en-US"/>
        </w:rPr>
        <w:t xml:space="preserve"> </w:t>
      </w:r>
      <w:r>
        <w:rPr>
          <w:lang w:eastAsia="en-US"/>
        </w:rPr>
        <w:t xml:space="preserve">and the revision in </w:t>
      </w:r>
      <w:r w:rsidR="006339FF" w:rsidRPr="006E67E1">
        <w:rPr>
          <w:color w:val="0000FF"/>
          <w:lang w:eastAsia="en-US"/>
        </w:rPr>
        <w:t>S2-2207868</w:t>
      </w:r>
      <w:r>
        <w:t xml:space="preserve"> was </w:t>
      </w:r>
      <w:r w:rsidRPr="00C3284B">
        <w:rPr>
          <w:color w:val="FF0000"/>
          <w:lang w:eastAsia="en-US"/>
        </w:rPr>
        <w:t>approved</w:t>
      </w:r>
      <w:r>
        <w:t>.</w:t>
      </w:r>
    </w:p>
    <w:p w14:paraId="4D1F29FC" w14:textId="051C8846" w:rsidR="006E67E1" w:rsidRDefault="006E67E1" w:rsidP="006E67E1">
      <w:pPr>
        <w:keepNext/>
        <w:pBdr>
          <w:top w:val="outset" w:sz="6" w:space="1" w:color="000000"/>
        </w:pBdr>
        <w:rPr>
          <w:lang w:eastAsia="en-US"/>
        </w:rPr>
      </w:pPr>
      <w:r w:rsidRPr="006E67E1">
        <w:rPr>
          <w:color w:val="0000FF"/>
          <w:lang w:eastAsia="en-US"/>
        </w:rPr>
        <w:lastRenderedPageBreak/>
        <w:t>S2-220</w:t>
      </w:r>
      <w:r w:rsidR="006339FF">
        <w:rPr>
          <w:color w:val="0000FF"/>
          <w:lang w:eastAsia="en-US"/>
        </w:rPr>
        <w:t>5806</w:t>
      </w:r>
      <w:r w:rsidR="00E9400D">
        <w:rPr>
          <w:lang w:eastAsia="en-US"/>
        </w:rPr>
        <w:t xml:space="preserve"> (</w:t>
      </w:r>
      <w:r>
        <w:rPr>
          <w:lang w:eastAsia="en-US"/>
        </w:rPr>
        <w:t>WID NEW</w:t>
      </w:r>
      <w:r w:rsidR="00E9400D">
        <w:rPr>
          <w:lang w:eastAsia="en-US"/>
        </w:rPr>
        <w:t xml:space="preserve">) </w:t>
      </w:r>
      <w:r>
        <w:rPr>
          <w:lang w:eastAsia="en-US"/>
        </w:rPr>
        <w:t>New WID: Enhanced support of Non-Public Networks Phase 2</w:t>
      </w:r>
      <w:r w:rsidR="00E9400D">
        <w:rPr>
          <w:lang w:eastAsia="en-US"/>
        </w:rPr>
        <w:t xml:space="preserve"> (</w:t>
      </w:r>
      <w:r>
        <w:rPr>
          <w:lang w:eastAsia="en-US"/>
        </w:rPr>
        <w:t>Ericsson</w:t>
      </w:r>
      <w:r w:rsidR="00E9400D">
        <w:rPr>
          <w:lang w:eastAsia="en-US"/>
        </w:rPr>
        <w:t>)</w:t>
      </w:r>
    </w:p>
    <w:p w14:paraId="29358EFD" w14:textId="715ACD5F" w:rsidR="006E67E1" w:rsidRPr="00DA12F6" w:rsidRDefault="006E67E1" w:rsidP="006E67E1">
      <w:pPr>
        <w:keepNext/>
        <w:rPr>
          <w:rFonts w:cs="Arial"/>
          <w:b/>
        </w:rPr>
      </w:pPr>
      <w:r w:rsidRPr="00DA12F6">
        <w:rPr>
          <w:rFonts w:cs="Arial"/>
          <w:b/>
        </w:rPr>
        <w:t>Discussion and conclusion:</w:t>
      </w:r>
    </w:p>
    <w:p w14:paraId="06BB540F" w14:textId="53880110" w:rsidR="006E67E1" w:rsidRDefault="003B5147" w:rsidP="006E67E1">
      <w:pPr>
        <w:rPr>
          <w:lang w:eastAsia="en-US"/>
        </w:rPr>
      </w:pPr>
      <w:r>
        <w:rPr>
          <w:lang w:eastAsia="en-US"/>
        </w:rPr>
        <w:t>r01 with a change to objective for Issue#2 and adding impacts was proposed. r01 with these changes was agreed</w:t>
      </w:r>
      <w:r w:rsidRPr="00302572">
        <w:rPr>
          <w:lang w:eastAsia="en-US"/>
        </w:rPr>
        <w:t xml:space="preserve"> </w:t>
      </w:r>
      <w:r>
        <w:rPr>
          <w:lang w:eastAsia="en-US"/>
        </w:rPr>
        <w:t xml:space="preserve">and the revision in </w:t>
      </w:r>
      <w:r w:rsidR="006339FF" w:rsidRPr="006E67E1">
        <w:rPr>
          <w:color w:val="0000FF"/>
          <w:lang w:eastAsia="en-US"/>
        </w:rPr>
        <w:t>S2-2207869</w:t>
      </w:r>
      <w:r>
        <w:t xml:space="preserve"> was </w:t>
      </w:r>
      <w:r w:rsidRPr="00C3284B">
        <w:rPr>
          <w:color w:val="FF0000"/>
          <w:lang w:eastAsia="en-US"/>
        </w:rPr>
        <w:t>approved</w:t>
      </w:r>
      <w:r>
        <w:t>.</w:t>
      </w:r>
    </w:p>
    <w:p w14:paraId="55AEE79D" w14:textId="2D6506B1" w:rsidR="006E67E1" w:rsidRDefault="006E67E1" w:rsidP="006E67E1">
      <w:pPr>
        <w:keepNext/>
        <w:pBdr>
          <w:top w:val="outset" w:sz="6" w:space="1" w:color="000000"/>
        </w:pBdr>
        <w:rPr>
          <w:lang w:eastAsia="en-US"/>
        </w:rPr>
      </w:pPr>
      <w:r w:rsidRPr="006E67E1">
        <w:rPr>
          <w:color w:val="0000FF"/>
          <w:lang w:eastAsia="en-US"/>
        </w:rPr>
        <w:t>S2-220</w:t>
      </w:r>
      <w:r w:rsidR="006339FF">
        <w:rPr>
          <w:color w:val="0000FF"/>
          <w:lang w:eastAsia="en-US"/>
        </w:rPr>
        <w:t>598</w:t>
      </w:r>
      <w:r w:rsidR="00403B3A">
        <w:rPr>
          <w:color w:val="0000FF"/>
          <w:lang w:eastAsia="en-US"/>
        </w:rPr>
        <w:t>1</w:t>
      </w:r>
      <w:r w:rsidR="00E9400D">
        <w:rPr>
          <w:lang w:eastAsia="en-US"/>
        </w:rPr>
        <w:t xml:space="preserve"> (</w:t>
      </w:r>
      <w:r>
        <w:rPr>
          <w:lang w:eastAsia="en-US"/>
        </w:rPr>
        <w:t>WID NEW</w:t>
      </w:r>
      <w:r w:rsidR="00E9400D">
        <w:rPr>
          <w:lang w:eastAsia="en-US"/>
        </w:rPr>
        <w:t xml:space="preserve">) </w:t>
      </w:r>
      <w:r w:rsidR="003B5147">
        <w:rPr>
          <w:lang w:eastAsia="en-US"/>
        </w:rPr>
        <w:t xml:space="preserve">New WID on Proximity-based Services in 5GS Phase 2 </w:t>
      </w:r>
      <w:r w:rsidR="00E9400D">
        <w:rPr>
          <w:lang w:eastAsia="en-US"/>
        </w:rPr>
        <w:t>(</w:t>
      </w:r>
      <w:r w:rsidR="00403B3A">
        <w:rPr>
          <w:lang w:eastAsia="en-US"/>
        </w:rPr>
        <w:t>CATT, OPPO</w:t>
      </w:r>
      <w:r w:rsidR="00E9400D">
        <w:rPr>
          <w:lang w:eastAsia="en-US"/>
        </w:rPr>
        <w:t>)</w:t>
      </w:r>
    </w:p>
    <w:p w14:paraId="1F776332" w14:textId="31F85371" w:rsidR="006E67E1" w:rsidRPr="00DA12F6" w:rsidRDefault="006E67E1" w:rsidP="006E67E1">
      <w:pPr>
        <w:keepNext/>
        <w:rPr>
          <w:rFonts w:cs="Arial"/>
          <w:b/>
        </w:rPr>
      </w:pPr>
      <w:r w:rsidRPr="00DA12F6">
        <w:rPr>
          <w:rFonts w:cs="Arial"/>
          <w:b/>
        </w:rPr>
        <w:t>Discussion and conclusion:</w:t>
      </w:r>
    </w:p>
    <w:p w14:paraId="42253A2C" w14:textId="3EAA0D6C" w:rsidR="006E67E1" w:rsidRDefault="003B5147" w:rsidP="006E67E1">
      <w:pPr>
        <w:rPr>
          <w:lang w:eastAsia="en-US"/>
        </w:rPr>
      </w:pPr>
      <w:r>
        <w:rPr>
          <w:lang w:eastAsia="en-US"/>
        </w:rPr>
        <w:t>This was updated removing TUs</w:t>
      </w:r>
      <w:r w:rsidR="00403B3A">
        <w:rPr>
          <w:lang w:eastAsia="en-US"/>
        </w:rPr>
        <w:t xml:space="preserve"> and the revision</w:t>
      </w:r>
      <w:r>
        <w:rPr>
          <w:lang w:eastAsia="en-US"/>
        </w:rPr>
        <w:t xml:space="preserve"> in </w:t>
      </w:r>
      <w:r w:rsidR="006339FF" w:rsidRPr="006E67E1">
        <w:rPr>
          <w:color w:val="0000FF"/>
          <w:lang w:eastAsia="en-US"/>
        </w:rPr>
        <w:t>S2-220787</w:t>
      </w:r>
      <w:r>
        <w:rPr>
          <w:color w:val="0000FF"/>
          <w:lang w:eastAsia="en-US"/>
        </w:rPr>
        <w:t>0</w:t>
      </w:r>
      <w:r>
        <w:t xml:space="preserve"> was </w:t>
      </w:r>
      <w:r w:rsidRPr="00C3284B">
        <w:rPr>
          <w:color w:val="FF0000"/>
          <w:lang w:eastAsia="en-US"/>
        </w:rPr>
        <w:t>approved</w:t>
      </w:r>
      <w:r>
        <w:t>.</w:t>
      </w:r>
    </w:p>
    <w:p w14:paraId="4097C122" w14:textId="12D80FC6" w:rsidR="003B5147" w:rsidRDefault="003B5147" w:rsidP="003B5147">
      <w:pPr>
        <w:keepNext/>
        <w:pBdr>
          <w:top w:val="outset" w:sz="6" w:space="1" w:color="000000"/>
        </w:pBdr>
        <w:rPr>
          <w:lang w:eastAsia="en-US"/>
        </w:rPr>
      </w:pPr>
      <w:r w:rsidRPr="006E67E1">
        <w:rPr>
          <w:color w:val="0000FF"/>
          <w:lang w:eastAsia="en-US"/>
        </w:rPr>
        <w:t>S2-220</w:t>
      </w:r>
      <w:r w:rsidR="00403B3A">
        <w:rPr>
          <w:color w:val="0000FF"/>
          <w:lang w:eastAsia="en-US"/>
        </w:rPr>
        <w:t>5987</w:t>
      </w:r>
      <w:r>
        <w:rPr>
          <w:lang w:eastAsia="en-US"/>
        </w:rPr>
        <w:t xml:space="preserve"> (WID NEW) New WID on 5G AM Policy (</w:t>
      </w:r>
      <w:r w:rsidR="00403B3A">
        <w:rPr>
          <w:lang w:eastAsia="en-US"/>
        </w:rPr>
        <w:t>China Telecom</w:t>
      </w:r>
      <w:r>
        <w:rPr>
          <w:lang w:eastAsia="en-US"/>
        </w:rPr>
        <w:t>)</w:t>
      </w:r>
    </w:p>
    <w:p w14:paraId="18D8FC50" w14:textId="77777777" w:rsidR="003B5147" w:rsidRPr="00DA12F6" w:rsidRDefault="003B5147" w:rsidP="003B5147">
      <w:pPr>
        <w:keepNext/>
        <w:rPr>
          <w:rFonts w:cs="Arial"/>
          <w:b/>
        </w:rPr>
      </w:pPr>
      <w:r w:rsidRPr="00DA12F6">
        <w:rPr>
          <w:rFonts w:cs="Arial"/>
          <w:b/>
        </w:rPr>
        <w:t>Discussion and conclusion:</w:t>
      </w:r>
    </w:p>
    <w:p w14:paraId="57543D10" w14:textId="2F996C2A" w:rsidR="003B5147" w:rsidRDefault="003B5147" w:rsidP="003B5147">
      <w:pPr>
        <w:rPr>
          <w:lang w:eastAsia="en-US"/>
        </w:rPr>
      </w:pPr>
      <w:r>
        <w:rPr>
          <w:lang w:eastAsia="en-US"/>
        </w:rPr>
        <w:t xml:space="preserve">r02 was proposed. r02 was agreed and the revision in </w:t>
      </w:r>
      <w:r w:rsidRPr="006E67E1">
        <w:rPr>
          <w:color w:val="0000FF"/>
          <w:lang w:eastAsia="en-US"/>
        </w:rPr>
        <w:t>S2-2207871</w:t>
      </w:r>
      <w:r>
        <w:t xml:space="preserve"> was </w:t>
      </w:r>
      <w:r w:rsidRPr="00C3284B">
        <w:rPr>
          <w:color w:val="FF0000"/>
          <w:lang w:eastAsia="en-US"/>
        </w:rPr>
        <w:t>approved</w:t>
      </w:r>
      <w:r>
        <w:t>.</w:t>
      </w:r>
    </w:p>
    <w:p w14:paraId="62F46BAF" w14:textId="5835F835" w:rsidR="00403B3A" w:rsidRDefault="00403B3A" w:rsidP="00403B3A">
      <w:pPr>
        <w:keepNext/>
        <w:pBdr>
          <w:top w:val="outset" w:sz="6" w:space="1" w:color="000000"/>
        </w:pBdr>
        <w:rPr>
          <w:lang w:eastAsia="en-US"/>
        </w:rPr>
      </w:pPr>
      <w:r w:rsidRPr="006E67E1">
        <w:rPr>
          <w:color w:val="0000FF"/>
          <w:lang w:eastAsia="en-US"/>
        </w:rPr>
        <w:t>S2-220</w:t>
      </w:r>
      <w:r>
        <w:rPr>
          <w:color w:val="0000FF"/>
          <w:lang w:eastAsia="en-US"/>
        </w:rPr>
        <w:t>6286</w:t>
      </w:r>
      <w:r>
        <w:rPr>
          <w:lang w:eastAsia="en-US"/>
        </w:rPr>
        <w:t xml:space="preserve"> (WID NEW) New WID on Enhancement of support for Edge Computing in 5G Core Network phase 2 (Huawei, HiSilicon)</w:t>
      </w:r>
    </w:p>
    <w:p w14:paraId="55D40A50" w14:textId="77777777" w:rsidR="00403B3A" w:rsidRPr="00DA12F6" w:rsidRDefault="00403B3A" w:rsidP="00403B3A">
      <w:pPr>
        <w:keepNext/>
        <w:rPr>
          <w:rFonts w:cs="Arial"/>
          <w:b/>
        </w:rPr>
      </w:pPr>
      <w:r w:rsidRPr="00DA12F6">
        <w:rPr>
          <w:rFonts w:cs="Arial"/>
          <w:b/>
        </w:rPr>
        <w:t>Discussion and conclusion:</w:t>
      </w:r>
    </w:p>
    <w:p w14:paraId="429C94ED" w14:textId="7453ED8A" w:rsidR="00403B3A" w:rsidRDefault="00624337" w:rsidP="00403B3A">
      <w:pPr>
        <w:rPr>
          <w:lang w:eastAsia="en-US"/>
        </w:rPr>
      </w:pPr>
      <w:r>
        <w:rPr>
          <w:lang w:eastAsia="en-US"/>
        </w:rPr>
        <w:t xml:space="preserve">Revised to </w:t>
      </w:r>
      <w:r w:rsidRPr="006E67E1">
        <w:rPr>
          <w:color w:val="0000FF"/>
          <w:lang w:eastAsia="en-US"/>
        </w:rPr>
        <w:t>S2-220787</w:t>
      </w:r>
      <w:r>
        <w:rPr>
          <w:color w:val="0000FF"/>
          <w:lang w:eastAsia="en-US"/>
        </w:rPr>
        <w:t>2</w:t>
      </w:r>
      <w:r>
        <w:t xml:space="preserve">. </w:t>
      </w:r>
      <w:r w:rsidR="00403B3A">
        <w:rPr>
          <w:lang w:eastAsia="en-US"/>
        </w:rPr>
        <w:t xml:space="preserve">r01 was proposed. The notes </w:t>
      </w:r>
      <w:r w:rsidR="006A6B0C">
        <w:rPr>
          <w:lang w:eastAsia="en-US"/>
        </w:rPr>
        <w:t xml:space="preserve">and </w:t>
      </w:r>
      <w:r w:rsidR="00403B3A">
        <w:rPr>
          <w:lang w:eastAsia="en-US"/>
        </w:rPr>
        <w:t>Key Issue #1 should be removed from the objectives</w:t>
      </w:r>
      <w:r w:rsidR="006A6B0C">
        <w:rPr>
          <w:lang w:eastAsia="en-US"/>
        </w:rPr>
        <w:t>. AN impacts should be 'NO'. r01 with these changes was agreed and</w:t>
      </w:r>
      <w:r>
        <w:rPr>
          <w:lang w:eastAsia="en-US"/>
        </w:rPr>
        <w:t xml:space="preserve"> </w:t>
      </w:r>
      <w:r w:rsidR="00403B3A">
        <w:t>was</w:t>
      </w:r>
      <w:r w:rsidR="006A6B0C" w:rsidRPr="006A6B0C">
        <w:rPr>
          <w:lang w:eastAsia="en-US"/>
        </w:rPr>
        <w:t xml:space="preserve"> </w:t>
      </w:r>
      <w:r w:rsidR="006A6B0C">
        <w:rPr>
          <w:lang w:eastAsia="en-US"/>
        </w:rPr>
        <w:t xml:space="preserve">revised to </w:t>
      </w:r>
      <w:r w:rsidR="006A6B0C" w:rsidRPr="006A6B0C">
        <w:rPr>
          <w:color w:val="0000FF"/>
          <w:lang w:eastAsia="en-US"/>
        </w:rPr>
        <w:t>S2-2207890</w:t>
      </w:r>
      <w:r w:rsidR="006A6B0C">
        <w:rPr>
          <w:lang w:eastAsia="en-US"/>
        </w:rPr>
        <w:t>, which was</w:t>
      </w:r>
      <w:r w:rsidR="00403B3A">
        <w:t xml:space="preserve"> </w:t>
      </w:r>
      <w:r w:rsidR="00403B3A" w:rsidRPr="00C3284B">
        <w:rPr>
          <w:color w:val="FF0000"/>
          <w:lang w:eastAsia="en-US"/>
        </w:rPr>
        <w:t>approved</w:t>
      </w:r>
      <w:r w:rsidR="00403B3A">
        <w:t>.</w:t>
      </w:r>
    </w:p>
    <w:p w14:paraId="5E7A2B67" w14:textId="37CD7DF1" w:rsidR="00403B3A" w:rsidRDefault="00403B3A" w:rsidP="00403B3A">
      <w:pPr>
        <w:keepNext/>
        <w:pBdr>
          <w:top w:val="outset" w:sz="6" w:space="1" w:color="000000"/>
        </w:pBdr>
        <w:rPr>
          <w:lang w:eastAsia="en-US"/>
        </w:rPr>
      </w:pPr>
      <w:r w:rsidRPr="006E67E1">
        <w:rPr>
          <w:color w:val="0000FF"/>
          <w:lang w:eastAsia="en-US"/>
        </w:rPr>
        <w:t>S2-220</w:t>
      </w:r>
      <w:r w:rsidR="00A25814">
        <w:rPr>
          <w:color w:val="0000FF"/>
          <w:lang w:eastAsia="en-US"/>
        </w:rPr>
        <w:t>640</w:t>
      </w:r>
      <w:r>
        <w:rPr>
          <w:color w:val="0000FF"/>
          <w:lang w:eastAsia="en-US"/>
        </w:rPr>
        <w:t>7</w:t>
      </w:r>
      <w:r>
        <w:rPr>
          <w:lang w:eastAsia="en-US"/>
        </w:rPr>
        <w:t xml:space="preserve"> (WID NEW) New WID: 5G System with Satellite Backhaul(CATT)</w:t>
      </w:r>
    </w:p>
    <w:p w14:paraId="0FE0009D" w14:textId="77777777" w:rsidR="00403B3A" w:rsidRPr="00DA12F6" w:rsidRDefault="00403B3A" w:rsidP="00403B3A">
      <w:pPr>
        <w:keepNext/>
        <w:rPr>
          <w:rFonts w:cs="Arial"/>
          <w:b/>
        </w:rPr>
      </w:pPr>
      <w:r w:rsidRPr="00DA12F6">
        <w:rPr>
          <w:rFonts w:cs="Arial"/>
          <w:b/>
        </w:rPr>
        <w:t>Discussion and conclusion:</w:t>
      </w:r>
    </w:p>
    <w:p w14:paraId="1F84339F" w14:textId="24964AAA" w:rsidR="00403B3A" w:rsidRDefault="00624337" w:rsidP="00403B3A">
      <w:pPr>
        <w:rPr>
          <w:lang w:eastAsia="en-US"/>
        </w:rPr>
      </w:pPr>
      <w:r>
        <w:rPr>
          <w:lang w:eastAsia="en-US"/>
        </w:rPr>
        <w:t>r01, removing an editors note and marking as a Feature, was proposed. r01 with these changes was agreed and the revision in</w:t>
      </w:r>
      <w:r w:rsidR="00403B3A">
        <w:rPr>
          <w:lang w:eastAsia="en-US"/>
        </w:rPr>
        <w:t xml:space="preserve"> </w:t>
      </w:r>
      <w:r w:rsidR="00403B3A" w:rsidRPr="006E67E1">
        <w:rPr>
          <w:color w:val="0000FF"/>
          <w:lang w:eastAsia="en-US"/>
        </w:rPr>
        <w:t>S2-220787</w:t>
      </w:r>
      <w:r w:rsidR="00403B3A">
        <w:rPr>
          <w:color w:val="0000FF"/>
          <w:lang w:eastAsia="en-US"/>
        </w:rPr>
        <w:t>3</w:t>
      </w:r>
      <w:r w:rsidR="00403B3A">
        <w:t xml:space="preserve"> was </w:t>
      </w:r>
      <w:r w:rsidR="00403B3A" w:rsidRPr="00C3284B">
        <w:rPr>
          <w:color w:val="FF0000"/>
          <w:lang w:eastAsia="en-US"/>
        </w:rPr>
        <w:t>approved</w:t>
      </w:r>
      <w:r w:rsidR="00403B3A">
        <w:t>.</w:t>
      </w:r>
    </w:p>
    <w:p w14:paraId="5FB446B4" w14:textId="72165895" w:rsidR="006E67E1" w:rsidRDefault="006E67E1" w:rsidP="006E67E1">
      <w:pPr>
        <w:keepNext/>
        <w:pBdr>
          <w:top w:val="outset" w:sz="6" w:space="1" w:color="000000"/>
        </w:pBdr>
        <w:rPr>
          <w:lang w:eastAsia="en-US"/>
        </w:rPr>
      </w:pPr>
      <w:r w:rsidRPr="006E67E1">
        <w:rPr>
          <w:color w:val="0000FF"/>
          <w:lang w:eastAsia="en-US"/>
        </w:rPr>
        <w:t>S2-220</w:t>
      </w:r>
      <w:r w:rsidR="003B5147">
        <w:rPr>
          <w:color w:val="0000FF"/>
          <w:lang w:eastAsia="en-US"/>
        </w:rPr>
        <w:t>6455</w:t>
      </w:r>
      <w:r w:rsidR="00E9400D">
        <w:rPr>
          <w:lang w:eastAsia="en-US"/>
        </w:rPr>
        <w:t xml:space="preserve"> (</w:t>
      </w:r>
      <w:r>
        <w:rPr>
          <w:lang w:eastAsia="en-US"/>
        </w:rPr>
        <w:t>WID NEW</w:t>
      </w:r>
      <w:r w:rsidR="00E9400D">
        <w:rPr>
          <w:lang w:eastAsia="en-US"/>
        </w:rPr>
        <w:t xml:space="preserve">) </w:t>
      </w:r>
      <w:r>
        <w:rPr>
          <w:lang w:eastAsia="en-US"/>
        </w:rPr>
        <w:t>New WID: UPF enhancement for Exposure and SBA</w:t>
      </w:r>
      <w:r w:rsidR="00E9400D">
        <w:rPr>
          <w:lang w:eastAsia="en-US"/>
        </w:rPr>
        <w:t xml:space="preserve"> (</w:t>
      </w:r>
      <w:r>
        <w:rPr>
          <w:lang w:eastAsia="en-US"/>
        </w:rPr>
        <w:t>China Mobile</w:t>
      </w:r>
      <w:r w:rsidR="00E9400D">
        <w:rPr>
          <w:lang w:eastAsia="en-US"/>
        </w:rPr>
        <w:t>)</w:t>
      </w:r>
    </w:p>
    <w:p w14:paraId="3609ECF3" w14:textId="22095B75" w:rsidR="006E67E1" w:rsidRPr="00DA12F6" w:rsidRDefault="006E67E1" w:rsidP="006E67E1">
      <w:pPr>
        <w:keepNext/>
        <w:rPr>
          <w:rFonts w:cs="Arial"/>
          <w:b/>
        </w:rPr>
      </w:pPr>
      <w:r w:rsidRPr="00DA12F6">
        <w:rPr>
          <w:rFonts w:cs="Arial"/>
          <w:b/>
        </w:rPr>
        <w:t>Discussion and conclusion:</w:t>
      </w:r>
    </w:p>
    <w:p w14:paraId="35D3F554" w14:textId="1D6DE361" w:rsidR="006E67E1" w:rsidRPr="009B4A6A" w:rsidRDefault="00624337" w:rsidP="006E67E1">
      <w:r>
        <w:rPr>
          <w:lang w:eastAsia="en-US"/>
        </w:rPr>
        <w:t xml:space="preserve">r01, adding ETRI as a supporting company was proposed. Ericsson commented that there is an overlap with XRM </w:t>
      </w:r>
      <w:r w:rsidR="00D81ADD">
        <w:rPr>
          <w:lang w:eastAsia="en-US"/>
        </w:rPr>
        <w:t>KI#</w:t>
      </w:r>
      <w:r>
        <w:rPr>
          <w:lang w:eastAsia="en-US"/>
        </w:rPr>
        <w:t>3</w:t>
      </w:r>
      <w:r w:rsidR="00D81ADD">
        <w:rPr>
          <w:lang w:eastAsia="en-US"/>
        </w:rPr>
        <w:t xml:space="preserve"> and</w:t>
      </w:r>
      <w:r w:rsidR="00D81ADD" w:rsidRPr="00D81ADD">
        <w:rPr>
          <w:lang w:eastAsia="en-US"/>
        </w:rPr>
        <w:t xml:space="preserve"> </w:t>
      </w:r>
      <w:r w:rsidR="00D81ADD">
        <w:rPr>
          <w:lang w:eastAsia="en-US"/>
        </w:rPr>
        <w:t>Edge Computing KI#2</w:t>
      </w:r>
      <w:r>
        <w:rPr>
          <w:lang w:eastAsia="en-US"/>
        </w:rPr>
        <w:t xml:space="preserve"> and asked whether the conclusions from the XRM</w:t>
      </w:r>
      <w:r w:rsidR="00D81ADD">
        <w:rPr>
          <w:lang w:eastAsia="en-US"/>
        </w:rPr>
        <w:t xml:space="preserve"> KI#3</w:t>
      </w:r>
      <w:r>
        <w:rPr>
          <w:lang w:eastAsia="en-US"/>
        </w:rPr>
        <w:t xml:space="preserve"> and </w:t>
      </w:r>
      <w:r w:rsidR="00D81ADD">
        <w:rPr>
          <w:lang w:eastAsia="en-US"/>
        </w:rPr>
        <w:t>Edge Computing KI#2</w:t>
      </w:r>
      <w:r>
        <w:rPr>
          <w:lang w:eastAsia="en-US"/>
        </w:rPr>
        <w:t xml:space="preserve"> studies should be taken into account for the Exposure Framework.</w:t>
      </w:r>
      <w:r w:rsidR="00C83AD9">
        <w:rPr>
          <w:lang w:eastAsia="en-US"/>
        </w:rPr>
        <w:t xml:space="preserve"> It was suggested to add a note to clarify where parameter exposure should be specified.</w:t>
      </w:r>
      <w:r w:rsidR="00C83AD9" w:rsidRPr="009B4A6A">
        <w:t xml:space="preserve"> </w:t>
      </w:r>
      <w:r w:rsidR="009B4A6A" w:rsidRPr="009B4A6A">
        <w:t xml:space="preserve">r01 with these changes was agreed </w:t>
      </w:r>
      <w:r w:rsidR="009B4A6A">
        <w:t xml:space="preserve">and the revision in </w:t>
      </w:r>
      <w:r w:rsidR="00C83AD9">
        <w:rPr>
          <w:lang w:eastAsia="en-US"/>
        </w:rPr>
        <w:t xml:space="preserve"> </w:t>
      </w:r>
      <w:r w:rsidR="003B5147" w:rsidRPr="006E67E1">
        <w:rPr>
          <w:color w:val="0000FF"/>
          <w:lang w:eastAsia="en-US"/>
        </w:rPr>
        <w:t>S2-2207874</w:t>
      </w:r>
      <w:r w:rsidR="009B4A6A">
        <w:t xml:space="preserve"> was </w:t>
      </w:r>
      <w:r w:rsidR="009B4A6A" w:rsidRPr="00C3284B">
        <w:rPr>
          <w:color w:val="FF0000"/>
          <w:lang w:eastAsia="en-US"/>
        </w:rPr>
        <w:t>approved</w:t>
      </w:r>
      <w:r w:rsidR="009B4A6A">
        <w:t>.</w:t>
      </w:r>
    </w:p>
    <w:p w14:paraId="40047F51" w14:textId="07952105" w:rsidR="00C83AD9" w:rsidRDefault="00C83AD9" w:rsidP="006E67E1"/>
    <w:p w14:paraId="7F206C8B" w14:textId="5DD609C1" w:rsidR="00C83AD9" w:rsidRPr="00C83AD9" w:rsidRDefault="00C83AD9" w:rsidP="00C83AD9">
      <w:pPr>
        <w:pBdr>
          <w:top w:val="outset" w:sz="6" w:space="1" w:color="000000"/>
          <w:bottom w:val="outset" w:sz="6" w:space="1" w:color="000000"/>
        </w:pBdr>
        <w:rPr>
          <w:b/>
          <w:bCs/>
          <w:color w:val="0000FF"/>
        </w:rPr>
      </w:pPr>
      <w:r w:rsidRPr="00C83AD9">
        <w:rPr>
          <w:b/>
          <w:bCs/>
          <w:color w:val="0000FF"/>
        </w:rPr>
        <w:t xml:space="preserve">It was agreed to extend this CC by up to </w:t>
      </w:r>
      <w:r w:rsidR="00C667F0">
        <w:rPr>
          <w:b/>
          <w:bCs/>
          <w:color w:val="0000FF"/>
        </w:rPr>
        <w:t>3</w:t>
      </w:r>
      <w:r w:rsidRPr="00C83AD9">
        <w:rPr>
          <w:b/>
          <w:bCs/>
          <w:color w:val="0000FF"/>
        </w:rPr>
        <w:t>0 minutes.</w:t>
      </w:r>
    </w:p>
    <w:p w14:paraId="7DC1C89D" w14:textId="77777777" w:rsidR="00C83AD9" w:rsidRPr="00C83AD9" w:rsidRDefault="00C83AD9" w:rsidP="006E67E1"/>
    <w:p w14:paraId="7A8B18ED" w14:textId="6929080A" w:rsidR="006E67E1" w:rsidRDefault="006E67E1" w:rsidP="006E67E1">
      <w:pPr>
        <w:keepNext/>
        <w:pBdr>
          <w:top w:val="outset" w:sz="6" w:space="1" w:color="000000"/>
        </w:pBdr>
        <w:rPr>
          <w:lang w:eastAsia="en-US"/>
        </w:rPr>
      </w:pPr>
      <w:r w:rsidRPr="006E67E1">
        <w:rPr>
          <w:color w:val="0000FF"/>
          <w:lang w:eastAsia="en-US"/>
        </w:rPr>
        <w:t>S2-220</w:t>
      </w:r>
      <w:r w:rsidR="00C90D30">
        <w:rPr>
          <w:color w:val="0000FF"/>
          <w:lang w:eastAsia="en-US"/>
        </w:rPr>
        <w:t>6557</w:t>
      </w:r>
      <w:r w:rsidR="00FC1763">
        <w:rPr>
          <w:lang w:eastAsia="en-US"/>
        </w:rPr>
        <w:t xml:space="preserve"> (</w:t>
      </w:r>
      <w:r>
        <w:rPr>
          <w:lang w:eastAsia="en-US"/>
        </w:rPr>
        <w:t>WID NEW</w:t>
      </w:r>
      <w:r w:rsidR="00FC1763">
        <w:rPr>
          <w:lang w:eastAsia="en-US"/>
        </w:rPr>
        <w:t xml:space="preserve">) </w:t>
      </w:r>
      <w:r w:rsidR="00C90D30">
        <w:rPr>
          <w:lang w:eastAsia="en-US"/>
        </w:rPr>
        <w:t>New WID on generic group management, exposure and communication enhancements</w:t>
      </w:r>
      <w:r w:rsidR="00FC1763">
        <w:rPr>
          <w:lang w:eastAsia="en-US"/>
        </w:rPr>
        <w:t xml:space="preserve"> (</w:t>
      </w:r>
      <w:r w:rsidR="00C90D30">
        <w:rPr>
          <w:lang w:eastAsia="en-US"/>
        </w:rPr>
        <w:t>Huawei, HiSilicon, Samsung</w:t>
      </w:r>
      <w:r w:rsidR="00FC1763">
        <w:rPr>
          <w:lang w:eastAsia="en-US"/>
        </w:rPr>
        <w:t>)</w:t>
      </w:r>
    </w:p>
    <w:p w14:paraId="4101010F" w14:textId="454840B9" w:rsidR="006E67E1" w:rsidRPr="00DA12F6" w:rsidRDefault="006E67E1" w:rsidP="006E67E1">
      <w:pPr>
        <w:keepNext/>
        <w:rPr>
          <w:rFonts w:cs="Arial"/>
          <w:b/>
        </w:rPr>
      </w:pPr>
      <w:r w:rsidRPr="00DA12F6">
        <w:rPr>
          <w:rFonts w:cs="Arial"/>
          <w:b/>
        </w:rPr>
        <w:t>Discussion and conclusion:</w:t>
      </w:r>
    </w:p>
    <w:p w14:paraId="5E92851F" w14:textId="43E2A90E" w:rsidR="006E67E1" w:rsidRDefault="00C90D30" w:rsidP="006E67E1">
      <w:pPr>
        <w:rPr>
          <w:lang w:eastAsia="en-US"/>
        </w:rPr>
      </w:pPr>
      <w:r>
        <w:rPr>
          <w:lang w:eastAsia="en-US"/>
        </w:rPr>
        <w:t>r01 was proposed. Huawei suggested that note and WT#2.1 should be removed.</w:t>
      </w:r>
      <w:r w:rsidR="00FC1763">
        <w:rPr>
          <w:lang w:eastAsia="en-US"/>
        </w:rPr>
        <w:t xml:space="preserve"> Nokia asked to clarify the AN impact from Don't Know. AN and ME should be set to 'NO'. Qualcomm commented that KI#3 is not yet concluded upon and asked whether it should be removed from this WID.</w:t>
      </w:r>
      <w:r w:rsidR="00C667F0">
        <w:t xml:space="preserve"> This could not be agreed and </w:t>
      </w:r>
      <w:r w:rsidR="00C667F0" w:rsidRPr="006E67E1">
        <w:rPr>
          <w:color w:val="0000FF"/>
          <w:lang w:eastAsia="en-US"/>
        </w:rPr>
        <w:t>S2-220</w:t>
      </w:r>
      <w:r w:rsidR="00C667F0">
        <w:rPr>
          <w:color w:val="0000FF"/>
          <w:lang w:eastAsia="en-US"/>
        </w:rPr>
        <w:t>6557</w:t>
      </w:r>
      <w:r w:rsidR="00C667F0">
        <w:t xml:space="preserve"> was </w:t>
      </w:r>
      <w:r w:rsidR="00C667F0" w:rsidRPr="00C3284B">
        <w:rPr>
          <w:color w:val="0000FF"/>
        </w:rPr>
        <w:t>noted</w:t>
      </w:r>
      <w:r w:rsidR="00C667F0">
        <w:t xml:space="preserve"> and </w:t>
      </w:r>
      <w:r w:rsidR="003B5147" w:rsidRPr="00C667F0">
        <w:rPr>
          <w:color w:val="0000FF"/>
          <w:lang w:eastAsia="en-US"/>
        </w:rPr>
        <w:t>S2-220787</w:t>
      </w:r>
      <w:r w:rsidRPr="00C667F0">
        <w:rPr>
          <w:color w:val="0000FF"/>
          <w:lang w:eastAsia="en-US"/>
        </w:rPr>
        <w:t>5</w:t>
      </w:r>
      <w:r w:rsidRPr="00C667F0">
        <w:t xml:space="preserve"> was </w:t>
      </w:r>
      <w:r w:rsidR="00C667F0">
        <w:rPr>
          <w:color w:val="FF0000"/>
          <w:lang w:eastAsia="en-US"/>
        </w:rPr>
        <w:t>withdrawn</w:t>
      </w:r>
      <w:r w:rsidRPr="00C667F0">
        <w:t>.</w:t>
      </w:r>
    </w:p>
    <w:p w14:paraId="445DE578" w14:textId="04AE7C7E" w:rsidR="00C90D30" w:rsidRDefault="00C90D30" w:rsidP="00C90D30">
      <w:pPr>
        <w:keepNext/>
        <w:pBdr>
          <w:top w:val="outset" w:sz="6" w:space="1" w:color="000000"/>
        </w:pBdr>
        <w:rPr>
          <w:lang w:eastAsia="en-US"/>
        </w:rPr>
      </w:pPr>
      <w:r w:rsidRPr="006E67E1">
        <w:rPr>
          <w:color w:val="0000FF"/>
          <w:lang w:eastAsia="en-US"/>
        </w:rPr>
        <w:t>S2-220</w:t>
      </w:r>
      <w:r>
        <w:rPr>
          <w:color w:val="0000FF"/>
          <w:lang w:eastAsia="en-US"/>
        </w:rPr>
        <w:t>6609</w:t>
      </w:r>
      <w:r w:rsidR="00FC1763">
        <w:rPr>
          <w:lang w:eastAsia="en-US"/>
        </w:rPr>
        <w:t xml:space="preserve"> (</w:t>
      </w:r>
      <w:r>
        <w:rPr>
          <w:lang w:eastAsia="en-US"/>
        </w:rPr>
        <w:t>WID NEW</w:t>
      </w:r>
      <w:r w:rsidR="00FC1763">
        <w:rPr>
          <w:lang w:eastAsia="en-US"/>
        </w:rPr>
        <w:t xml:space="preserve">) </w:t>
      </w:r>
      <w:r>
        <w:rPr>
          <w:lang w:eastAsia="en-US"/>
        </w:rPr>
        <w:t>New WID: Seamless UE context recovery</w:t>
      </w:r>
      <w:r w:rsidR="00FC1763">
        <w:rPr>
          <w:lang w:eastAsia="en-US"/>
        </w:rPr>
        <w:t xml:space="preserve"> (</w:t>
      </w:r>
      <w:r>
        <w:rPr>
          <w:lang w:eastAsia="en-US"/>
        </w:rPr>
        <w:t>Samsung, Qualcomm, LG Electronics, Apple, KDDI, InterDigital</w:t>
      </w:r>
      <w:r w:rsidR="00FC1763">
        <w:rPr>
          <w:lang w:eastAsia="en-US"/>
        </w:rPr>
        <w:t>)</w:t>
      </w:r>
    </w:p>
    <w:p w14:paraId="613916EA" w14:textId="77777777" w:rsidR="00C90D30" w:rsidRPr="00DA12F6" w:rsidRDefault="00C90D30" w:rsidP="00C90D30">
      <w:pPr>
        <w:keepNext/>
        <w:rPr>
          <w:rFonts w:cs="Arial"/>
          <w:b/>
        </w:rPr>
      </w:pPr>
      <w:r w:rsidRPr="00DA12F6">
        <w:rPr>
          <w:rFonts w:cs="Arial"/>
          <w:b/>
        </w:rPr>
        <w:t>Discussion and conclusion:</w:t>
      </w:r>
    </w:p>
    <w:p w14:paraId="6631058B" w14:textId="666E16A0" w:rsidR="00C90D30" w:rsidRDefault="00FC1763" w:rsidP="00C90D30">
      <w:pPr>
        <w:rPr>
          <w:lang w:eastAsia="en-US"/>
        </w:rPr>
      </w:pPr>
      <w:r>
        <w:rPr>
          <w:lang w:eastAsia="en-US"/>
        </w:rPr>
        <w:t xml:space="preserve">This was agreed and the revision in  </w:t>
      </w:r>
      <w:r w:rsidR="00C90D30" w:rsidRPr="006E67E1">
        <w:rPr>
          <w:color w:val="0000FF"/>
          <w:lang w:eastAsia="en-US"/>
        </w:rPr>
        <w:t>S2-220787</w:t>
      </w:r>
      <w:r w:rsidR="00C90D30">
        <w:rPr>
          <w:color w:val="0000FF"/>
          <w:lang w:eastAsia="en-US"/>
        </w:rPr>
        <w:t>6</w:t>
      </w:r>
      <w:r>
        <w:t xml:space="preserve"> was </w:t>
      </w:r>
      <w:r w:rsidRPr="00C3284B">
        <w:rPr>
          <w:color w:val="FF0000"/>
          <w:lang w:eastAsia="en-US"/>
        </w:rPr>
        <w:t>approved</w:t>
      </w:r>
      <w:r>
        <w:t>.</w:t>
      </w:r>
    </w:p>
    <w:p w14:paraId="13C89A68" w14:textId="502EDD8D" w:rsidR="00C90D30" w:rsidRDefault="00C90D30" w:rsidP="00C90D30">
      <w:pPr>
        <w:keepNext/>
        <w:pBdr>
          <w:top w:val="outset" w:sz="6" w:space="1" w:color="000000"/>
        </w:pBdr>
        <w:rPr>
          <w:lang w:eastAsia="en-US"/>
        </w:rPr>
      </w:pPr>
      <w:r w:rsidRPr="006E67E1">
        <w:rPr>
          <w:color w:val="0000FF"/>
          <w:lang w:eastAsia="en-US"/>
        </w:rPr>
        <w:t>S2-220</w:t>
      </w:r>
      <w:r>
        <w:rPr>
          <w:color w:val="0000FF"/>
          <w:lang w:eastAsia="en-US"/>
        </w:rPr>
        <w:t>6621</w:t>
      </w:r>
      <w:r w:rsidR="00CC7A12">
        <w:rPr>
          <w:lang w:eastAsia="en-US"/>
        </w:rPr>
        <w:t xml:space="preserve"> (</w:t>
      </w:r>
      <w:r>
        <w:rPr>
          <w:lang w:eastAsia="en-US"/>
        </w:rPr>
        <w:t>WID NEW</w:t>
      </w:r>
      <w:r>
        <w:rPr>
          <w:lang w:eastAsia="en-US"/>
        </w:rPr>
        <w:tab/>
        <w:t>New WID on Enhancement to the 5GC LoCation Services Phase 3</w:t>
      </w:r>
      <w:r>
        <w:rPr>
          <w:lang w:eastAsia="en-US"/>
        </w:rPr>
        <w:tab/>
        <w:t>CATT, Huawei</w:t>
      </w:r>
    </w:p>
    <w:p w14:paraId="11D8381D" w14:textId="77777777" w:rsidR="00C90D30" w:rsidRPr="00DA12F6" w:rsidRDefault="00C90D30" w:rsidP="00C90D30">
      <w:pPr>
        <w:keepNext/>
        <w:rPr>
          <w:rFonts w:cs="Arial"/>
          <w:b/>
        </w:rPr>
      </w:pPr>
      <w:r w:rsidRPr="00DA12F6">
        <w:rPr>
          <w:rFonts w:cs="Arial"/>
          <w:b/>
        </w:rPr>
        <w:t>Discussion and conclusion:</w:t>
      </w:r>
    </w:p>
    <w:p w14:paraId="2EED6A15" w14:textId="7EC69907" w:rsidR="00C90D30" w:rsidRDefault="00FC1763" w:rsidP="00C90D30">
      <w:pPr>
        <w:rPr>
          <w:lang w:eastAsia="en-US"/>
        </w:rPr>
      </w:pPr>
      <w:r>
        <w:rPr>
          <w:lang w:eastAsia="en-US"/>
        </w:rPr>
        <w:t>r01 was proposed.</w:t>
      </w:r>
      <w:r w:rsidR="00CC7A12">
        <w:rPr>
          <w:lang w:eastAsia="en-US"/>
        </w:rPr>
        <w:t xml:space="preserve"> r01 was agreed and the revision in</w:t>
      </w:r>
      <w:r>
        <w:rPr>
          <w:lang w:eastAsia="en-US"/>
        </w:rPr>
        <w:t xml:space="preserve"> </w:t>
      </w:r>
      <w:r w:rsidR="00C90D30" w:rsidRPr="006E67E1">
        <w:rPr>
          <w:color w:val="0000FF"/>
          <w:lang w:eastAsia="en-US"/>
        </w:rPr>
        <w:t>S2-220787</w:t>
      </w:r>
      <w:r w:rsidR="00C90D30">
        <w:rPr>
          <w:color w:val="0000FF"/>
          <w:lang w:eastAsia="en-US"/>
        </w:rPr>
        <w:t>7</w:t>
      </w:r>
      <w:r w:rsidR="00CC7A12">
        <w:t xml:space="preserve"> was </w:t>
      </w:r>
      <w:r w:rsidR="00CC7A12" w:rsidRPr="00C3284B">
        <w:rPr>
          <w:color w:val="FF0000"/>
          <w:lang w:eastAsia="en-US"/>
        </w:rPr>
        <w:t>approved</w:t>
      </w:r>
      <w:r w:rsidR="00CC7A12">
        <w:t>.</w:t>
      </w:r>
    </w:p>
    <w:p w14:paraId="6795916F" w14:textId="03A55DFF" w:rsidR="00C90D30" w:rsidRDefault="00C90D30" w:rsidP="00C90D30">
      <w:pPr>
        <w:keepNext/>
        <w:pBdr>
          <w:top w:val="outset" w:sz="6" w:space="1" w:color="000000"/>
        </w:pBdr>
        <w:rPr>
          <w:lang w:eastAsia="en-US"/>
        </w:rPr>
      </w:pPr>
      <w:r w:rsidRPr="006E67E1">
        <w:rPr>
          <w:color w:val="0000FF"/>
          <w:lang w:eastAsia="en-US"/>
        </w:rPr>
        <w:t>S2-220</w:t>
      </w:r>
      <w:r>
        <w:rPr>
          <w:color w:val="0000FF"/>
          <w:lang w:eastAsia="en-US"/>
        </w:rPr>
        <w:t>6664</w:t>
      </w:r>
      <w:r w:rsidR="00CC7A12">
        <w:rPr>
          <w:lang w:eastAsia="en-US"/>
        </w:rPr>
        <w:t xml:space="preserve"> (</w:t>
      </w:r>
      <w:r>
        <w:rPr>
          <w:lang w:eastAsia="en-US"/>
        </w:rPr>
        <w:t>WID NEW</w:t>
      </w:r>
      <w:r w:rsidR="00CC7A12">
        <w:rPr>
          <w:lang w:eastAsia="en-US"/>
        </w:rPr>
        <w:t xml:space="preserve">) </w:t>
      </w:r>
      <w:r>
        <w:rPr>
          <w:lang w:eastAsia="en-US"/>
        </w:rPr>
        <w:t>WID on eNS_Ph3</w:t>
      </w:r>
      <w:r w:rsidR="00CC7A12">
        <w:rPr>
          <w:lang w:eastAsia="en-US"/>
        </w:rPr>
        <w:t xml:space="preserve"> (</w:t>
      </w:r>
      <w:r>
        <w:rPr>
          <w:lang w:eastAsia="en-US"/>
        </w:rPr>
        <w:t>ZTE, LG Electronics</w:t>
      </w:r>
      <w:r w:rsidR="00CC7A12">
        <w:rPr>
          <w:lang w:eastAsia="en-US"/>
        </w:rPr>
        <w:t>)</w:t>
      </w:r>
    </w:p>
    <w:p w14:paraId="6FF94E7A" w14:textId="77777777" w:rsidR="00C90D30" w:rsidRPr="00DA12F6" w:rsidRDefault="00C90D30" w:rsidP="00C90D30">
      <w:pPr>
        <w:keepNext/>
        <w:rPr>
          <w:rFonts w:cs="Arial"/>
          <w:b/>
        </w:rPr>
      </w:pPr>
      <w:r w:rsidRPr="00DA12F6">
        <w:rPr>
          <w:rFonts w:cs="Arial"/>
          <w:b/>
        </w:rPr>
        <w:t>Discussion and conclusion:</w:t>
      </w:r>
    </w:p>
    <w:p w14:paraId="4A448186" w14:textId="2801B5CC" w:rsidR="00C90D30" w:rsidRDefault="00C90D30" w:rsidP="00C90D30">
      <w:pPr>
        <w:rPr>
          <w:lang w:eastAsia="en-US"/>
        </w:rPr>
      </w:pPr>
      <w:r>
        <w:rPr>
          <w:lang w:eastAsia="en-US"/>
        </w:rPr>
        <w:t>r02</w:t>
      </w:r>
      <w:r w:rsidR="00CC7A12">
        <w:rPr>
          <w:lang w:eastAsia="en-US"/>
        </w:rPr>
        <w:t xml:space="preserve"> removing 'or both' and impacts on 23.503 was proposed.</w:t>
      </w:r>
      <w:r w:rsidR="009B4A6A">
        <w:rPr>
          <w:lang w:eastAsia="en-US"/>
        </w:rPr>
        <w:t xml:space="preserve"> </w:t>
      </w:r>
      <w:r w:rsidR="00CC7A12">
        <w:rPr>
          <w:lang w:eastAsia="en-US"/>
        </w:rPr>
        <w:t>Ericsson asked to clarify that this WI does not include a further study phase and asked if there were other supporting companies. ZTE clarified that there is some additional work added taking into account an LS from GSMA as agreed in a CC before the meeting</w:t>
      </w:r>
      <w:r w:rsidR="00CC7A12" w:rsidRPr="009B4A6A">
        <w:t>.</w:t>
      </w:r>
      <w:r w:rsidR="008F269C" w:rsidRPr="009B4A6A">
        <w:t xml:space="preserve"> </w:t>
      </w:r>
      <w:r w:rsidR="009B4A6A">
        <w:t>Ericsson asked to remove AN, UICC and Other impacts and the parent WI dependency.</w:t>
      </w:r>
      <w:r w:rsidR="009B4A6A" w:rsidRPr="009B4A6A">
        <w:rPr>
          <w:lang w:eastAsia="en-US"/>
        </w:rPr>
        <w:t xml:space="preserve"> </w:t>
      </w:r>
      <w:r w:rsidR="009B4A6A">
        <w:rPr>
          <w:lang w:eastAsia="en-US"/>
        </w:rPr>
        <w:t>The reference to the TR in the justification should be removed.</w:t>
      </w:r>
      <w:r w:rsidR="008F269C" w:rsidRPr="009B4A6A">
        <w:t xml:space="preserve"> </w:t>
      </w:r>
      <w:r w:rsidR="009B4A6A">
        <w:t xml:space="preserve">It was </w:t>
      </w:r>
      <w:r w:rsidR="009B4A6A">
        <w:lastRenderedPageBreak/>
        <w:t>noted that there are two Rapporteurs listed. r02 with these changes was agreed and the revision in</w:t>
      </w:r>
      <w:r w:rsidR="008F269C" w:rsidRPr="009B4A6A">
        <w:t xml:space="preserve"> </w:t>
      </w:r>
      <w:r w:rsidRPr="006E67E1">
        <w:rPr>
          <w:color w:val="0000FF"/>
          <w:lang w:eastAsia="en-US"/>
        </w:rPr>
        <w:t>S2-2207878</w:t>
      </w:r>
      <w:r w:rsidR="009B4A6A">
        <w:t xml:space="preserve"> was </w:t>
      </w:r>
      <w:r w:rsidR="009B4A6A" w:rsidRPr="00C3284B">
        <w:rPr>
          <w:color w:val="FF0000"/>
          <w:lang w:eastAsia="en-US"/>
        </w:rPr>
        <w:t>approved</w:t>
      </w:r>
      <w:r w:rsidR="009B4A6A">
        <w:t>.</w:t>
      </w:r>
    </w:p>
    <w:p w14:paraId="6481EADC" w14:textId="7CB337EC" w:rsidR="008F269C" w:rsidRDefault="008F269C" w:rsidP="008F269C">
      <w:pPr>
        <w:keepNext/>
        <w:pBdr>
          <w:top w:val="outset" w:sz="6" w:space="1" w:color="000000"/>
        </w:pBdr>
        <w:rPr>
          <w:lang w:eastAsia="en-US"/>
        </w:rPr>
      </w:pPr>
      <w:r w:rsidRPr="006E67E1">
        <w:rPr>
          <w:color w:val="0000FF"/>
          <w:lang w:eastAsia="en-US"/>
        </w:rPr>
        <w:t>S2-220</w:t>
      </w:r>
      <w:r>
        <w:rPr>
          <w:color w:val="0000FF"/>
          <w:lang w:eastAsia="en-US"/>
        </w:rPr>
        <w:t>6755</w:t>
      </w:r>
      <w:r>
        <w:rPr>
          <w:lang w:eastAsia="en-US"/>
        </w:rPr>
        <w:t xml:space="preserve"> (WID NEW</w:t>
      </w:r>
      <w:r>
        <w:rPr>
          <w:lang w:eastAsia="en-US"/>
        </w:rPr>
        <w:tab/>
        <w:t>New WID on Access Traffic Steering, Switch and Splitting support in the 5G system architecture; Phase 3</w:t>
      </w:r>
      <w:r w:rsidR="00D05B1E">
        <w:rPr>
          <w:lang w:eastAsia="en-US"/>
        </w:rPr>
        <w:t xml:space="preserve"> (</w:t>
      </w:r>
      <w:r>
        <w:rPr>
          <w:lang w:eastAsia="en-US"/>
        </w:rPr>
        <w:t>Lenovo</w:t>
      </w:r>
      <w:r w:rsidR="00D05B1E">
        <w:rPr>
          <w:lang w:eastAsia="en-US"/>
        </w:rPr>
        <w:t>)</w:t>
      </w:r>
    </w:p>
    <w:p w14:paraId="671BF361" w14:textId="77777777" w:rsidR="008F269C" w:rsidRPr="00DA12F6" w:rsidRDefault="008F269C" w:rsidP="008F269C">
      <w:pPr>
        <w:keepNext/>
        <w:rPr>
          <w:rFonts w:cs="Arial"/>
          <w:b/>
        </w:rPr>
      </w:pPr>
      <w:r w:rsidRPr="00DA12F6">
        <w:rPr>
          <w:rFonts w:cs="Arial"/>
          <w:b/>
        </w:rPr>
        <w:t>Discussion and conclusion:</w:t>
      </w:r>
    </w:p>
    <w:p w14:paraId="3654BAF0" w14:textId="71763E3C" w:rsidR="008F269C" w:rsidRDefault="008F269C" w:rsidP="008F269C">
      <w:pPr>
        <w:rPr>
          <w:lang w:eastAsia="en-US"/>
        </w:rPr>
      </w:pPr>
      <w:r>
        <w:rPr>
          <w:lang w:eastAsia="en-US"/>
        </w:rPr>
        <w:t xml:space="preserve">Lenovo proposed removing bullet a) from the Objectives. Ericsson asked to remove the middle part of bullet b). Deutsche Telekom confirmed their support for this WID. This was updated and the revision in </w:t>
      </w:r>
      <w:r w:rsidRPr="006E67E1">
        <w:rPr>
          <w:color w:val="0000FF"/>
          <w:lang w:eastAsia="en-US"/>
        </w:rPr>
        <w:t>S2-220787</w:t>
      </w:r>
      <w:r>
        <w:rPr>
          <w:color w:val="0000FF"/>
          <w:lang w:eastAsia="en-US"/>
        </w:rPr>
        <w:t>9</w:t>
      </w:r>
      <w:r>
        <w:t xml:space="preserve"> was </w:t>
      </w:r>
      <w:r w:rsidRPr="00C3284B">
        <w:rPr>
          <w:color w:val="FF0000"/>
          <w:lang w:eastAsia="en-US"/>
        </w:rPr>
        <w:t>approved</w:t>
      </w:r>
      <w:r>
        <w:t>.</w:t>
      </w:r>
    </w:p>
    <w:p w14:paraId="4795D25E" w14:textId="300E4B6E" w:rsidR="008F269C" w:rsidRDefault="008F269C" w:rsidP="008F269C">
      <w:pPr>
        <w:keepNext/>
        <w:pBdr>
          <w:top w:val="outset" w:sz="6" w:space="1" w:color="000000"/>
        </w:pBdr>
        <w:rPr>
          <w:lang w:eastAsia="en-US"/>
        </w:rPr>
      </w:pPr>
      <w:r w:rsidRPr="006E67E1">
        <w:rPr>
          <w:color w:val="0000FF"/>
          <w:lang w:eastAsia="en-US"/>
        </w:rPr>
        <w:t>S2-220</w:t>
      </w:r>
      <w:r>
        <w:rPr>
          <w:color w:val="0000FF"/>
          <w:lang w:eastAsia="en-US"/>
        </w:rPr>
        <w:t>5942</w:t>
      </w:r>
      <w:r>
        <w:rPr>
          <w:lang w:eastAsia="en-US"/>
        </w:rPr>
        <w:t xml:space="preserve"> (WID</w:t>
      </w:r>
      <w:r w:rsidR="00D05B1E">
        <w:rPr>
          <w:lang w:eastAsia="en-US"/>
        </w:rPr>
        <w:t xml:space="preserve"> NEW) New WID on 5G Timing Resiliency and TSC &amp; URLLC enhancements (Nokia, Nokia Shanghai Bell)</w:t>
      </w:r>
    </w:p>
    <w:p w14:paraId="59B44E4B" w14:textId="77777777" w:rsidR="008F269C" w:rsidRPr="00DA12F6" w:rsidRDefault="008F269C" w:rsidP="008F269C">
      <w:pPr>
        <w:keepNext/>
        <w:rPr>
          <w:rFonts w:cs="Arial"/>
          <w:b/>
        </w:rPr>
      </w:pPr>
      <w:r w:rsidRPr="00DA12F6">
        <w:rPr>
          <w:rFonts w:cs="Arial"/>
          <w:b/>
        </w:rPr>
        <w:t>Discussion and conclusion:</w:t>
      </w:r>
    </w:p>
    <w:p w14:paraId="752C6D88" w14:textId="64F2ABCF" w:rsidR="008F269C" w:rsidRDefault="008F269C" w:rsidP="008F269C">
      <w:pPr>
        <w:rPr>
          <w:lang w:eastAsia="en-US"/>
        </w:rPr>
      </w:pPr>
      <w:r>
        <w:rPr>
          <w:lang w:eastAsia="en-US"/>
        </w:rPr>
        <w:t xml:space="preserve">The revision in </w:t>
      </w:r>
      <w:r w:rsidRPr="006E67E1">
        <w:rPr>
          <w:color w:val="0000FF"/>
          <w:lang w:eastAsia="en-US"/>
        </w:rPr>
        <w:t>S2-22078</w:t>
      </w:r>
      <w:r>
        <w:rPr>
          <w:color w:val="0000FF"/>
          <w:lang w:eastAsia="en-US"/>
        </w:rPr>
        <w:t>80</w:t>
      </w:r>
      <w:r>
        <w:t xml:space="preserve"> was </w:t>
      </w:r>
      <w:r w:rsidRPr="00C3284B">
        <w:rPr>
          <w:color w:val="FF0000"/>
          <w:lang w:eastAsia="en-US"/>
        </w:rPr>
        <w:t>approved</w:t>
      </w:r>
      <w:r>
        <w:t>.</w:t>
      </w:r>
    </w:p>
    <w:p w14:paraId="4252135F" w14:textId="394DF7C1" w:rsidR="008F269C" w:rsidRDefault="008F269C" w:rsidP="008F269C">
      <w:pPr>
        <w:keepNext/>
        <w:pBdr>
          <w:top w:val="outset" w:sz="6" w:space="1" w:color="000000"/>
        </w:pBdr>
        <w:rPr>
          <w:lang w:eastAsia="en-US"/>
        </w:rPr>
      </w:pPr>
      <w:r w:rsidRPr="006E67E1">
        <w:rPr>
          <w:color w:val="0000FF"/>
          <w:lang w:eastAsia="en-US"/>
        </w:rPr>
        <w:t>S2-220</w:t>
      </w:r>
      <w:r w:rsidR="009B4A6A">
        <w:rPr>
          <w:color w:val="0000FF"/>
          <w:lang w:eastAsia="en-US"/>
        </w:rPr>
        <w:t>6072</w:t>
      </w:r>
      <w:r>
        <w:rPr>
          <w:lang w:eastAsia="en-US"/>
        </w:rPr>
        <w:t xml:space="preserve"> (WID</w:t>
      </w:r>
      <w:r w:rsidR="00D05B1E">
        <w:rPr>
          <w:lang w:eastAsia="en-US"/>
        </w:rPr>
        <w:t>) WID for FS_eUEPO (Intel (Rapporteur))</w:t>
      </w:r>
    </w:p>
    <w:p w14:paraId="61BDE84B" w14:textId="77777777" w:rsidR="008F269C" w:rsidRPr="00DA12F6" w:rsidRDefault="008F269C" w:rsidP="008F269C">
      <w:pPr>
        <w:keepNext/>
        <w:rPr>
          <w:rFonts w:cs="Arial"/>
          <w:b/>
        </w:rPr>
      </w:pPr>
      <w:r w:rsidRPr="00DA12F6">
        <w:rPr>
          <w:rFonts w:cs="Arial"/>
          <w:b/>
        </w:rPr>
        <w:t>Discussion and conclusion:</w:t>
      </w:r>
    </w:p>
    <w:p w14:paraId="4D857BB5" w14:textId="425A0E66" w:rsidR="008F269C" w:rsidRDefault="009B4A6A" w:rsidP="008F269C">
      <w:pPr>
        <w:rPr>
          <w:lang w:eastAsia="en-US"/>
        </w:rPr>
      </w:pPr>
      <w:r>
        <w:rPr>
          <w:lang w:eastAsia="en-US"/>
        </w:rPr>
        <w:t>r03 was agreed and t</w:t>
      </w:r>
      <w:r w:rsidR="008F269C">
        <w:rPr>
          <w:lang w:eastAsia="en-US"/>
        </w:rPr>
        <w:t xml:space="preserve">he revision in </w:t>
      </w:r>
      <w:r w:rsidR="008F269C" w:rsidRPr="006E67E1">
        <w:rPr>
          <w:color w:val="0000FF"/>
          <w:lang w:eastAsia="en-US"/>
        </w:rPr>
        <w:t>S2-22078</w:t>
      </w:r>
      <w:r w:rsidR="008F269C">
        <w:rPr>
          <w:color w:val="0000FF"/>
          <w:lang w:eastAsia="en-US"/>
        </w:rPr>
        <w:t>81</w:t>
      </w:r>
      <w:r w:rsidR="008F269C">
        <w:t xml:space="preserve"> was </w:t>
      </w:r>
      <w:r w:rsidR="008F269C" w:rsidRPr="00C3284B">
        <w:rPr>
          <w:color w:val="FF0000"/>
          <w:lang w:eastAsia="en-US"/>
        </w:rPr>
        <w:t>approved</w:t>
      </w:r>
      <w:r w:rsidR="008F269C">
        <w:t>.</w:t>
      </w:r>
    </w:p>
    <w:p w14:paraId="2C8428FC" w14:textId="77777777" w:rsidR="006E67E1" w:rsidRPr="00EF4810" w:rsidRDefault="006E67E1" w:rsidP="00EF4810">
      <w:pPr>
        <w:rPr>
          <w:lang w:eastAsia="en-US"/>
        </w:rPr>
      </w:pPr>
    </w:p>
    <w:p w14:paraId="65B4850F" w14:textId="06769FB1" w:rsidR="00EF4810" w:rsidRDefault="00EF4810" w:rsidP="00EF4810">
      <w:pPr>
        <w:pStyle w:val="Heading1"/>
      </w:pPr>
      <w:r>
        <w:t>4.</w:t>
      </w:r>
      <w:r>
        <w:tab/>
        <w:t>Agenda 10.2: Rel-18 Coversheet</w:t>
      </w:r>
    </w:p>
    <w:p w14:paraId="0FD900AD" w14:textId="12CDF09F" w:rsidR="0091781F" w:rsidRPr="00483F21" w:rsidRDefault="0091781F" w:rsidP="0091781F">
      <w:pPr>
        <w:rPr>
          <w:b/>
          <w:bCs/>
          <w:color w:val="0000FF"/>
          <w:lang w:eastAsia="en-US"/>
        </w:rPr>
      </w:pPr>
      <w:r w:rsidRPr="00483F21">
        <w:rPr>
          <w:b/>
          <w:bCs/>
          <w:color w:val="0000FF"/>
          <w:lang w:eastAsia="en-US"/>
        </w:rPr>
        <w:t>The</w:t>
      </w:r>
      <w:r w:rsidR="00483F21" w:rsidRPr="00483F21">
        <w:rPr>
          <w:b/>
          <w:bCs/>
          <w:color w:val="0000FF"/>
          <w:lang w:eastAsia="en-US"/>
        </w:rPr>
        <w:t xml:space="preserve"> TR Cover sheets should be uploaded by the Monday deadline </w:t>
      </w:r>
      <w:r w:rsidR="00483F21">
        <w:rPr>
          <w:b/>
          <w:bCs/>
          <w:color w:val="0000FF"/>
          <w:lang w:eastAsia="en-US"/>
        </w:rPr>
        <w:t xml:space="preserve">(17:00 UTC) </w:t>
      </w:r>
      <w:r w:rsidR="00483F21" w:rsidRPr="00483F21">
        <w:rPr>
          <w:b/>
          <w:bCs/>
          <w:color w:val="0000FF"/>
          <w:lang w:eastAsia="en-US"/>
        </w:rPr>
        <w:t>and objections sent over the</w:t>
      </w:r>
      <w:r w:rsidR="00483F21">
        <w:rPr>
          <w:b/>
          <w:bCs/>
          <w:color w:val="0000FF"/>
          <w:lang w:eastAsia="en-US"/>
        </w:rPr>
        <w:t xml:space="preserve"> EMEET</w:t>
      </w:r>
      <w:r w:rsidR="00483F21" w:rsidRPr="00483F21">
        <w:rPr>
          <w:b/>
          <w:bCs/>
          <w:color w:val="0000FF"/>
          <w:lang w:eastAsia="en-US"/>
        </w:rPr>
        <w:t xml:space="preserve"> e-mail list by the Tuesday deadline</w:t>
      </w:r>
      <w:r w:rsidR="00483F21">
        <w:rPr>
          <w:b/>
          <w:bCs/>
          <w:color w:val="0000FF"/>
          <w:lang w:eastAsia="en-US"/>
        </w:rPr>
        <w:t xml:space="preserve"> (17:00 UTC)</w:t>
      </w:r>
      <w:r w:rsidR="00483F21" w:rsidRPr="00483F21">
        <w:rPr>
          <w:b/>
          <w:bCs/>
          <w:color w:val="0000FF"/>
          <w:lang w:eastAsia="en-US"/>
        </w:rPr>
        <w:t>. All approved Cover sheets will then be submitted by MCC to TSG SA. Any not approved will need to be submitted by the Rapporteur Company.</w:t>
      </w:r>
      <w:r w:rsidR="00483F21">
        <w:rPr>
          <w:b/>
          <w:bCs/>
          <w:color w:val="0000FF"/>
          <w:lang w:eastAsia="en-US"/>
        </w:rPr>
        <w:t xml:space="preserve"> Rapporteurs were asked to use the original TD numbers with revisions using the Revisions folder and uploading the </w:t>
      </w:r>
      <w:r w:rsidR="00C83AD9">
        <w:rPr>
          <w:b/>
          <w:bCs/>
          <w:color w:val="0000FF"/>
          <w:lang w:eastAsia="en-US"/>
        </w:rPr>
        <w:t>final versions using the revised</w:t>
      </w:r>
      <w:r w:rsidR="00483F21">
        <w:rPr>
          <w:b/>
          <w:bCs/>
          <w:color w:val="0000FF"/>
          <w:lang w:eastAsia="en-US"/>
        </w:rPr>
        <w:t xml:space="preserve"> numbers below </w:t>
      </w:r>
      <w:r w:rsidR="00C83AD9">
        <w:rPr>
          <w:b/>
          <w:bCs/>
          <w:color w:val="0000FF"/>
          <w:lang w:eastAsia="en-US"/>
        </w:rPr>
        <w:t>into the Revisions folder. Approved TR cover sheets will then be moved into the INBOX folder.</w:t>
      </w:r>
    </w:p>
    <w:tbl>
      <w:tblPr>
        <w:tblW w:w="103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31"/>
        <w:gridCol w:w="1560"/>
        <w:gridCol w:w="4348"/>
        <w:gridCol w:w="1842"/>
        <w:gridCol w:w="1559"/>
      </w:tblGrid>
      <w:tr w:rsidR="00AA172C" w:rsidRPr="000420E8" w14:paraId="73F806A8" w14:textId="4CB74CBA"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7CB1CF7" w14:textId="0B3AC880" w:rsidR="00AA172C" w:rsidRPr="000420E8" w:rsidRDefault="00AA172C" w:rsidP="00AA172C">
            <w:pPr>
              <w:pStyle w:val="TAH"/>
              <w:rPr>
                <w:rFonts w:ascii="Times New Roman" w:hAnsi="Times New Roman"/>
                <w:sz w:val="24"/>
                <w:szCs w:val="24"/>
                <w:lang w:eastAsia="en-GB"/>
              </w:rPr>
            </w:pPr>
            <w:r>
              <w:rPr>
                <w:lang w:eastAsia="en-GB"/>
              </w:rPr>
              <w:lastRenderedPageBreak/>
              <w:t>TD #</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22DE6A" w14:textId="5862ADC6" w:rsidR="00AA172C" w:rsidRPr="000420E8" w:rsidRDefault="00AA172C" w:rsidP="00AA172C">
            <w:pPr>
              <w:pStyle w:val="TAH"/>
              <w:rPr>
                <w:rFonts w:ascii="Times New Roman" w:hAnsi="Times New Roman"/>
                <w:sz w:val="24"/>
                <w:szCs w:val="24"/>
                <w:lang w:eastAsia="en-GB"/>
              </w:rPr>
            </w:pPr>
            <w:r>
              <w:rPr>
                <w:lang w:eastAsia="en-US"/>
              </w:rPr>
              <w:t>Type</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52BB4234" w14:textId="4E46938F" w:rsidR="00AA172C" w:rsidRPr="000420E8" w:rsidRDefault="00AA172C" w:rsidP="00AA172C">
            <w:pPr>
              <w:pStyle w:val="TAH"/>
              <w:rPr>
                <w:rFonts w:ascii="Times New Roman" w:hAnsi="Times New Roman"/>
                <w:sz w:val="24"/>
                <w:szCs w:val="24"/>
                <w:lang w:eastAsia="en-GB"/>
              </w:rPr>
            </w:pPr>
            <w:r>
              <w:rPr>
                <w:lang w:eastAsia="en-US"/>
              </w:rPr>
              <w:t>Title</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74E7997B" w14:textId="4F707405" w:rsidR="00AA172C" w:rsidRPr="000420E8" w:rsidRDefault="00AA172C" w:rsidP="00AA172C">
            <w:pPr>
              <w:pStyle w:val="TAH"/>
              <w:rPr>
                <w:rFonts w:ascii="Times New Roman" w:hAnsi="Times New Roman"/>
                <w:sz w:val="24"/>
                <w:szCs w:val="24"/>
                <w:lang w:eastAsia="en-GB"/>
              </w:rPr>
            </w:pPr>
            <w:r>
              <w:rPr>
                <w:lang w:eastAsia="en-US"/>
              </w:rPr>
              <w:t>Source</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2F075689" w14:textId="5E8CD00A" w:rsidR="00AA172C" w:rsidRPr="000420E8" w:rsidRDefault="00AA172C" w:rsidP="00AA172C">
            <w:pPr>
              <w:pStyle w:val="TAH"/>
              <w:rPr>
                <w:lang w:eastAsia="en-GB"/>
              </w:rPr>
            </w:pPr>
            <w:r>
              <w:rPr>
                <w:lang w:eastAsia="en-US"/>
              </w:rPr>
              <w:t>Revision TD#</w:t>
            </w:r>
          </w:p>
        </w:tc>
      </w:tr>
      <w:tr w:rsidR="00AA172C" w:rsidRPr="000420E8" w14:paraId="322330C0" w14:textId="77777777" w:rsidTr="0036200A">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9E51507" w14:textId="77777777" w:rsidR="00AA172C" w:rsidRPr="000420E8" w:rsidRDefault="00AA172C" w:rsidP="0036200A">
            <w:pPr>
              <w:pStyle w:val="TAL"/>
              <w:rPr>
                <w:rFonts w:ascii="Times New Roman" w:hAnsi="Times New Roman"/>
                <w:sz w:val="24"/>
                <w:szCs w:val="24"/>
                <w:lang w:eastAsia="en-GB"/>
              </w:rPr>
            </w:pPr>
            <w:r w:rsidRPr="00AA172C">
              <w:rPr>
                <w:color w:val="0000FF"/>
                <w:lang w:eastAsia="en-GB"/>
              </w:rPr>
              <w:t>S2-2205591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464A162" w14:textId="77777777" w:rsidR="00AA172C" w:rsidRPr="000420E8" w:rsidRDefault="00AA172C" w:rsidP="0036200A">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638FFF65" w14:textId="77777777" w:rsidR="00AA172C" w:rsidRPr="000420E8" w:rsidRDefault="00AA172C" w:rsidP="0036200A">
            <w:pPr>
              <w:pStyle w:val="TAL"/>
              <w:rPr>
                <w:rFonts w:ascii="Times New Roman" w:hAnsi="Times New Roman"/>
                <w:sz w:val="24"/>
                <w:szCs w:val="24"/>
                <w:lang w:eastAsia="en-GB"/>
              </w:rPr>
            </w:pPr>
            <w:r w:rsidRPr="00AA172C">
              <w:rPr>
                <w:lang w:eastAsia="en-US"/>
              </w:rPr>
              <w:t>Presentation of Report to TSG: TR 23.700-46, Version 0.2.0</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2645BAE2" w14:textId="77777777" w:rsidR="00AA172C" w:rsidRPr="000420E8" w:rsidRDefault="00AA172C" w:rsidP="0036200A">
            <w:pPr>
              <w:pStyle w:val="TAL"/>
              <w:rPr>
                <w:rFonts w:ascii="Times New Roman" w:hAnsi="Times New Roman"/>
                <w:sz w:val="24"/>
                <w:szCs w:val="24"/>
                <w:lang w:eastAsia="en-GB"/>
              </w:rPr>
            </w:pPr>
            <w:r w:rsidRPr="00AA172C">
              <w:rPr>
                <w:lang w:eastAsia="en-US"/>
              </w:rPr>
              <w:t>Ericsson</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5C1F26DF" w14:textId="77777777" w:rsidR="00AA172C" w:rsidRPr="000420E8" w:rsidRDefault="00AA172C" w:rsidP="0036200A">
            <w:pPr>
              <w:pStyle w:val="TAL"/>
              <w:rPr>
                <w:lang w:eastAsia="en-GB"/>
              </w:rPr>
            </w:pPr>
            <w:r w:rsidRPr="00AA172C">
              <w:rPr>
                <w:lang w:eastAsia="en-US"/>
              </w:rPr>
              <w:t>S2-2207842</w:t>
            </w:r>
          </w:p>
        </w:tc>
      </w:tr>
      <w:tr w:rsidR="00AA172C" w:rsidRPr="000420E8" w14:paraId="1E303DE7" w14:textId="478F8CE0"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D24485B" w14:textId="4B1286CF" w:rsidR="00AA172C" w:rsidRPr="000420E8" w:rsidRDefault="00AA172C" w:rsidP="00AA172C">
            <w:pPr>
              <w:pStyle w:val="TAL"/>
              <w:rPr>
                <w:rFonts w:ascii="Times New Roman" w:hAnsi="Times New Roman"/>
                <w:sz w:val="24"/>
                <w:szCs w:val="24"/>
                <w:lang w:eastAsia="en-GB"/>
              </w:rPr>
            </w:pPr>
            <w:r w:rsidRPr="00AA172C">
              <w:rPr>
                <w:color w:val="0000FF"/>
                <w:lang w:eastAsia="en-GB"/>
              </w:rPr>
              <w:t>S2-2205645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3F87F22" w14:textId="20CA8D7D"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2F321E68" w14:textId="15A2C988"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23.700-18 to TSG SA#97</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30C55A91" w14:textId="211A2712" w:rsidR="00AA172C" w:rsidRPr="000420E8" w:rsidRDefault="00AA172C" w:rsidP="00AA172C">
            <w:pPr>
              <w:pStyle w:val="TAL"/>
              <w:rPr>
                <w:rFonts w:ascii="Times New Roman" w:hAnsi="Times New Roman"/>
                <w:sz w:val="24"/>
                <w:szCs w:val="24"/>
                <w:lang w:eastAsia="en-GB"/>
              </w:rPr>
            </w:pPr>
            <w:r w:rsidRPr="00AA172C">
              <w:rPr>
                <w:lang w:eastAsia="en-US"/>
              </w:rPr>
              <w:t>Intel</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691C55AC" w14:textId="0359AE04" w:rsidR="00AA172C" w:rsidRPr="000420E8" w:rsidRDefault="00AA172C" w:rsidP="00AA172C">
            <w:pPr>
              <w:pStyle w:val="TAL"/>
              <w:rPr>
                <w:lang w:eastAsia="en-GB"/>
              </w:rPr>
            </w:pPr>
            <w:r w:rsidRPr="00AA172C">
              <w:rPr>
                <w:lang w:eastAsia="en-US"/>
              </w:rPr>
              <w:t>S2-2207843</w:t>
            </w:r>
          </w:p>
        </w:tc>
      </w:tr>
      <w:tr w:rsidR="00AA172C" w:rsidRPr="000420E8" w14:paraId="2F9E1EF8" w14:textId="7F0FA1B0"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BC3767F" w14:textId="22758614" w:rsidR="00AA172C" w:rsidRPr="000420E8" w:rsidRDefault="00AA172C" w:rsidP="00AA172C">
            <w:pPr>
              <w:pStyle w:val="TAL"/>
              <w:rPr>
                <w:rFonts w:ascii="Times New Roman" w:hAnsi="Times New Roman"/>
                <w:sz w:val="24"/>
                <w:szCs w:val="24"/>
                <w:lang w:eastAsia="en-GB"/>
              </w:rPr>
            </w:pPr>
            <w:r w:rsidRPr="00AA172C">
              <w:rPr>
                <w:color w:val="0000FF"/>
                <w:lang w:eastAsia="en-GB"/>
              </w:rPr>
              <w:t>S2-2205650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4A5CD16" w14:textId="11A570B4"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77B9B4DB" w14:textId="12E16F27"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23.700-68</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2A5C3D08" w14:textId="6D71E2C3" w:rsidR="00AA172C" w:rsidRPr="000420E8" w:rsidRDefault="00AA172C" w:rsidP="00AA172C">
            <w:pPr>
              <w:pStyle w:val="TAL"/>
              <w:rPr>
                <w:rFonts w:ascii="Times New Roman" w:hAnsi="Times New Roman"/>
                <w:sz w:val="24"/>
                <w:szCs w:val="24"/>
                <w:lang w:eastAsia="en-GB"/>
              </w:rPr>
            </w:pPr>
            <w:r w:rsidRPr="00AA172C">
              <w:rPr>
                <w:lang w:eastAsia="en-US"/>
              </w:rPr>
              <w:t>Ericsson (rapporteur)</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15BAE6F5" w14:textId="45154A80" w:rsidR="00AA172C" w:rsidRPr="000420E8" w:rsidRDefault="00AA172C" w:rsidP="00AA172C">
            <w:pPr>
              <w:pStyle w:val="TAL"/>
              <w:rPr>
                <w:lang w:eastAsia="en-GB"/>
              </w:rPr>
            </w:pPr>
            <w:r w:rsidRPr="00AA172C">
              <w:rPr>
                <w:lang w:eastAsia="en-US"/>
              </w:rPr>
              <w:t>S2-2207844</w:t>
            </w:r>
          </w:p>
        </w:tc>
      </w:tr>
      <w:tr w:rsidR="00AA172C" w:rsidRPr="000420E8" w14:paraId="2FAE8746" w14:textId="3E3B0EF5"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016D95F" w14:textId="5CD7ED7C" w:rsidR="00AA172C" w:rsidRPr="000420E8" w:rsidRDefault="00AA172C" w:rsidP="00AA172C">
            <w:pPr>
              <w:pStyle w:val="TAL"/>
              <w:rPr>
                <w:rFonts w:ascii="Times New Roman" w:hAnsi="Times New Roman"/>
                <w:sz w:val="24"/>
                <w:szCs w:val="24"/>
                <w:lang w:eastAsia="en-GB"/>
              </w:rPr>
            </w:pPr>
            <w:r w:rsidRPr="00AA172C">
              <w:rPr>
                <w:color w:val="0000FF"/>
                <w:lang w:eastAsia="en-GB"/>
              </w:rPr>
              <w:t>S2-2205776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79E0413" w14:textId="62BE97D8"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340F42B1" w14:textId="44D42597"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23.700-87 to TSG SA#97</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487E4875" w14:textId="19B2EFD1" w:rsidR="00AA172C" w:rsidRPr="000420E8" w:rsidRDefault="00AA172C" w:rsidP="00AA172C">
            <w:pPr>
              <w:pStyle w:val="TAL"/>
              <w:rPr>
                <w:rFonts w:ascii="Times New Roman" w:hAnsi="Times New Roman"/>
                <w:sz w:val="24"/>
                <w:szCs w:val="24"/>
                <w:lang w:eastAsia="en-GB"/>
              </w:rPr>
            </w:pPr>
            <w:r w:rsidRPr="00AA172C">
              <w:rPr>
                <w:lang w:eastAsia="en-US"/>
              </w:rPr>
              <w:t>China Mobile</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7AB9B18E" w14:textId="00A6F63A" w:rsidR="00AA172C" w:rsidRPr="000420E8" w:rsidRDefault="00AA172C" w:rsidP="00AA172C">
            <w:pPr>
              <w:pStyle w:val="TAL"/>
              <w:rPr>
                <w:lang w:eastAsia="en-GB"/>
              </w:rPr>
            </w:pPr>
            <w:r w:rsidRPr="00AA172C">
              <w:rPr>
                <w:lang w:eastAsia="en-US"/>
              </w:rPr>
              <w:t>S2-2207845</w:t>
            </w:r>
          </w:p>
        </w:tc>
      </w:tr>
      <w:tr w:rsidR="00AA172C" w:rsidRPr="000420E8" w14:paraId="76F9F14E" w14:textId="40DD8BA6"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58848F1" w14:textId="2040C59F" w:rsidR="00AA172C" w:rsidRPr="000420E8" w:rsidRDefault="00AA172C" w:rsidP="00AA172C">
            <w:pPr>
              <w:pStyle w:val="TAL"/>
              <w:rPr>
                <w:rFonts w:ascii="Times New Roman" w:hAnsi="Times New Roman"/>
                <w:sz w:val="24"/>
                <w:szCs w:val="24"/>
                <w:lang w:eastAsia="en-GB"/>
              </w:rPr>
            </w:pPr>
            <w:r w:rsidRPr="00AA172C">
              <w:rPr>
                <w:color w:val="0000FF"/>
                <w:lang w:eastAsia="en-GB"/>
              </w:rPr>
              <w:t>S2-2205980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8632E73" w14:textId="6FEA213A"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3FF9D701" w14:textId="0409A9D2"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23.700-33 to TSG SA#97E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6EBA2A69" w14:textId="01C47CD7" w:rsidR="00AA172C" w:rsidRPr="000420E8" w:rsidRDefault="00AA172C" w:rsidP="00AA172C">
            <w:pPr>
              <w:pStyle w:val="TAL"/>
              <w:rPr>
                <w:rFonts w:ascii="Times New Roman" w:hAnsi="Times New Roman"/>
                <w:sz w:val="24"/>
                <w:szCs w:val="24"/>
                <w:lang w:eastAsia="en-GB"/>
              </w:rPr>
            </w:pPr>
            <w:r w:rsidRPr="00AA172C">
              <w:rPr>
                <w:lang w:eastAsia="en-US"/>
              </w:rPr>
              <w:t>CATT, OPPO</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0E432AE9" w14:textId="69F5E346" w:rsidR="00AA172C" w:rsidRPr="000420E8" w:rsidRDefault="00AA172C" w:rsidP="00AA172C">
            <w:pPr>
              <w:pStyle w:val="TAL"/>
              <w:rPr>
                <w:lang w:eastAsia="en-GB"/>
              </w:rPr>
            </w:pPr>
            <w:r w:rsidRPr="00AA172C">
              <w:rPr>
                <w:lang w:eastAsia="en-US"/>
              </w:rPr>
              <w:t>S2-2207846</w:t>
            </w:r>
          </w:p>
        </w:tc>
      </w:tr>
      <w:tr w:rsidR="00AA172C" w:rsidRPr="000420E8" w14:paraId="55C5E124" w14:textId="41D1EAAF"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DAB4494" w14:textId="191CE3DA" w:rsidR="00AA172C" w:rsidRPr="000420E8" w:rsidRDefault="00AA172C" w:rsidP="00AA172C">
            <w:pPr>
              <w:pStyle w:val="TAL"/>
              <w:rPr>
                <w:rFonts w:ascii="Times New Roman" w:hAnsi="Times New Roman"/>
                <w:sz w:val="24"/>
                <w:szCs w:val="24"/>
                <w:lang w:eastAsia="en-GB"/>
              </w:rPr>
            </w:pPr>
            <w:r w:rsidRPr="00AA172C">
              <w:rPr>
                <w:color w:val="0000FF"/>
                <w:lang w:eastAsia="en-GB"/>
              </w:rPr>
              <w:t>S2-2206070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E72DCB9" w14:textId="045DF080"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778A81E4" w14:textId="22E00ADC"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23.700-85 to TSG SA#97E</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17A5FC1F" w14:textId="080D61C8" w:rsidR="00AA172C" w:rsidRPr="000420E8" w:rsidRDefault="00AA172C" w:rsidP="00AA172C">
            <w:pPr>
              <w:pStyle w:val="TAL"/>
              <w:rPr>
                <w:rFonts w:ascii="Times New Roman" w:hAnsi="Times New Roman"/>
                <w:sz w:val="24"/>
                <w:szCs w:val="24"/>
                <w:lang w:eastAsia="en-GB"/>
              </w:rPr>
            </w:pPr>
            <w:r w:rsidRPr="00AA172C">
              <w:rPr>
                <w:lang w:eastAsia="en-US"/>
              </w:rPr>
              <w:t>Intel (Rapporteur)</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2D2524B3" w14:textId="046CF08E" w:rsidR="00AA172C" w:rsidRPr="000420E8" w:rsidRDefault="00AA172C" w:rsidP="00AA172C">
            <w:pPr>
              <w:pStyle w:val="TAL"/>
              <w:rPr>
                <w:lang w:eastAsia="en-GB"/>
              </w:rPr>
            </w:pPr>
            <w:r w:rsidRPr="00AA172C">
              <w:rPr>
                <w:lang w:eastAsia="en-US"/>
              </w:rPr>
              <w:t>S2-2207847</w:t>
            </w:r>
          </w:p>
        </w:tc>
      </w:tr>
      <w:tr w:rsidR="00AA172C" w:rsidRPr="000420E8" w14:paraId="7BD4F877" w14:textId="04FDBACD"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35AFE8B" w14:textId="62552238" w:rsidR="00AA172C" w:rsidRPr="000420E8" w:rsidRDefault="00AA172C" w:rsidP="00AA172C">
            <w:pPr>
              <w:pStyle w:val="TAL"/>
              <w:rPr>
                <w:rFonts w:ascii="Times New Roman" w:hAnsi="Times New Roman"/>
                <w:sz w:val="24"/>
                <w:szCs w:val="24"/>
                <w:lang w:eastAsia="en-GB"/>
              </w:rPr>
            </w:pPr>
            <w:r w:rsidRPr="00AA172C">
              <w:rPr>
                <w:color w:val="0000FF"/>
                <w:lang w:eastAsia="en-GB"/>
              </w:rPr>
              <w:t>S2-2206436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E3D383" w14:textId="770EA5BE"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6336518F" w14:textId="07F95D58"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23.700-27 to TSG SA#97E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35E3B64A" w14:textId="047E9B11" w:rsidR="00AA172C" w:rsidRPr="000420E8" w:rsidRDefault="00AA172C" w:rsidP="00AA172C">
            <w:pPr>
              <w:pStyle w:val="TAL"/>
              <w:rPr>
                <w:rFonts w:ascii="Times New Roman" w:hAnsi="Times New Roman"/>
                <w:sz w:val="24"/>
                <w:szCs w:val="24"/>
                <w:lang w:eastAsia="en-GB"/>
              </w:rPr>
            </w:pPr>
            <w:r w:rsidRPr="00AA172C">
              <w:rPr>
                <w:lang w:eastAsia="en-US"/>
              </w:rPr>
              <w:t>CATT</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14F400CC" w14:textId="080F8118" w:rsidR="00AA172C" w:rsidRPr="000420E8" w:rsidRDefault="00AA172C" w:rsidP="00AA172C">
            <w:pPr>
              <w:pStyle w:val="TAL"/>
              <w:rPr>
                <w:lang w:eastAsia="en-GB"/>
              </w:rPr>
            </w:pPr>
            <w:r w:rsidRPr="00AA172C">
              <w:rPr>
                <w:lang w:eastAsia="en-US"/>
              </w:rPr>
              <w:t>S2-2207848</w:t>
            </w:r>
          </w:p>
        </w:tc>
      </w:tr>
      <w:tr w:rsidR="00AA172C" w:rsidRPr="000420E8" w14:paraId="77D12343" w14:textId="6FCF6008"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44CE74A" w14:textId="55D825BF" w:rsidR="00AA172C" w:rsidRPr="000420E8" w:rsidRDefault="00AA172C" w:rsidP="00AA172C">
            <w:pPr>
              <w:pStyle w:val="TAL"/>
              <w:rPr>
                <w:rFonts w:ascii="Times New Roman" w:hAnsi="Times New Roman"/>
                <w:sz w:val="24"/>
                <w:szCs w:val="24"/>
                <w:lang w:eastAsia="en-GB"/>
              </w:rPr>
            </w:pPr>
            <w:r w:rsidRPr="00AA172C">
              <w:rPr>
                <w:color w:val="0000FF"/>
                <w:lang w:eastAsia="en-GB"/>
              </w:rPr>
              <w:t>S2-2206489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551D7AE" w14:textId="602CFAC9"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2FCBE0DD" w14:textId="389DC829" w:rsidR="00AA172C" w:rsidRPr="000420E8" w:rsidRDefault="00AA172C" w:rsidP="00AA172C">
            <w:pPr>
              <w:pStyle w:val="TAL"/>
              <w:rPr>
                <w:rFonts w:ascii="Times New Roman" w:hAnsi="Times New Roman"/>
                <w:sz w:val="24"/>
                <w:szCs w:val="24"/>
                <w:lang w:eastAsia="en-GB"/>
              </w:rPr>
            </w:pPr>
            <w:r w:rsidRPr="00AA172C">
              <w:rPr>
                <w:lang w:eastAsia="en-US"/>
              </w:rPr>
              <w:t>Cover sheet for FS_PIN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3B7E5008" w14:textId="1814B041" w:rsidR="00AA172C" w:rsidRPr="000420E8" w:rsidRDefault="00AA172C" w:rsidP="00AA172C">
            <w:pPr>
              <w:pStyle w:val="TAL"/>
              <w:rPr>
                <w:rFonts w:ascii="Times New Roman" w:hAnsi="Times New Roman"/>
                <w:sz w:val="24"/>
                <w:szCs w:val="24"/>
                <w:lang w:eastAsia="en-GB"/>
              </w:rPr>
            </w:pPr>
            <w:r w:rsidRPr="00AA172C">
              <w:rPr>
                <w:lang w:eastAsia="en-US"/>
              </w:rPr>
              <w:t>vivo</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01A40F84" w14:textId="6CBA5B8B" w:rsidR="00AA172C" w:rsidRPr="000420E8" w:rsidRDefault="00AA172C" w:rsidP="00AA172C">
            <w:pPr>
              <w:pStyle w:val="TAL"/>
              <w:rPr>
                <w:lang w:eastAsia="en-GB"/>
              </w:rPr>
            </w:pPr>
            <w:r w:rsidRPr="00AA172C">
              <w:rPr>
                <w:lang w:eastAsia="en-US"/>
              </w:rPr>
              <w:t>S2-2207849</w:t>
            </w:r>
          </w:p>
        </w:tc>
      </w:tr>
      <w:tr w:rsidR="00AA172C" w:rsidRPr="000420E8" w14:paraId="01EEE2E5" w14:textId="0DF3F121"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D42B1CF" w14:textId="4456CA99" w:rsidR="00AA172C" w:rsidRPr="000420E8" w:rsidRDefault="00AA172C" w:rsidP="00AA172C">
            <w:pPr>
              <w:pStyle w:val="TAL"/>
              <w:rPr>
                <w:rFonts w:ascii="Times New Roman" w:hAnsi="Times New Roman"/>
                <w:sz w:val="24"/>
                <w:szCs w:val="24"/>
                <w:lang w:eastAsia="en-GB"/>
              </w:rPr>
            </w:pPr>
            <w:r w:rsidRPr="00AA172C">
              <w:rPr>
                <w:color w:val="0000FF"/>
                <w:lang w:eastAsia="en-GB"/>
              </w:rPr>
              <w:t>S2-2206556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AC1E66" w14:textId="50A72706"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501724D7" w14:textId="3790EA0C"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23.700-74 to TSG SA#97</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22ED3AA0" w14:textId="4D6F922B" w:rsidR="00AA172C" w:rsidRPr="000420E8" w:rsidRDefault="00AA172C" w:rsidP="00AA172C">
            <w:pPr>
              <w:pStyle w:val="TAL"/>
              <w:rPr>
                <w:rFonts w:ascii="Times New Roman" w:hAnsi="Times New Roman"/>
                <w:sz w:val="24"/>
                <w:szCs w:val="24"/>
                <w:lang w:eastAsia="en-GB"/>
              </w:rPr>
            </w:pPr>
            <w:r w:rsidRPr="00AA172C">
              <w:rPr>
                <w:lang w:eastAsia="en-US"/>
              </w:rPr>
              <w:t>Huawei, HiSilicon</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62763EFA" w14:textId="4C476438" w:rsidR="00AA172C" w:rsidRPr="000420E8" w:rsidRDefault="00AA172C" w:rsidP="00AA172C">
            <w:pPr>
              <w:pStyle w:val="TAL"/>
              <w:rPr>
                <w:lang w:eastAsia="en-GB"/>
              </w:rPr>
            </w:pPr>
            <w:r w:rsidRPr="00AA172C">
              <w:rPr>
                <w:lang w:eastAsia="en-US"/>
              </w:rPr>
              <w:t>S2-2207850</w:t>
            </w:r>
          </w:p>
        </w:tc>
      </w:tr>
      <w:tr w:rsidR="00AA172C" w:rsidRPr="000420E8" w14:paraId="436043AF" w14:textId="6D5AE6CE"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4832BB4" w14:textId="69DCA80F" w:rsidR="00AA172C" w:rsidRPr="000420E8" w:rsidRDefault="00AA172C" w:rsidP="00AA172C">
            <w:pPr>
              <w:pStyle w:val="TAL"/>
              <w:rPr>
                <w:rFonts w:ascii="Times New Roman" w:hAnsi="Times New Roman"/>
                <w:sz w:val="24"/>
                <w:szCs w:val="24"/>
                <w:lang w:eastAsia="en-GB"/>
              </w:rPr>
            </w:pPr>
            <w:r w:rsidRPr="00AA172C">
              <w:rPr>
                <w:color w:val="0000FF"/>
                <w:lang w:eastAsia="en-GB"/>
              </w:rPr>
              <w:t>S2-2206661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730814A" w14:textId="512840FB"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1ADCF01E" w14:textId="1051CEDA" w:rsidR="00AA172C" w:rsidRPr="000420E8" w:rsidRDefault="00AA172C" w:rsidP="00AA172C">
            <w:pPr>
              <w:pStyle w:val="TAL"/>
              <w:rPr>
                <w:rFonts w:ascii="Times New Roman" w:hAnsi="Times New Roman"/>
                <w:sz w:val="24"/>
                <w:szCs w:val="24"/>
                <w:lang w:eastAsia="en-GB"/>
              </w:rPr>
            </w:pPr>
            <w:r w:rsidRPr="00AA172C">
              <w:rPr>
                <w:lang w:eastAsia="en-US"/>
              </w:rPr>
              <w:t>TR 23.700 41 FS_eNS_Ph3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28F468AB" w14:textId="2D7949BA" w:rsidR="00AA172C" w:rsidRPr="000420E8" w:rsidRDefault="00AA172C" w:rsidP="00AA172C">
            <w:pPr>
              <w:pStyle w:val="TAL"/>
              <w:rPr>
                <w:rFonts w:ascii="Times New Roman" w:hAnsi="Times New Roman"/>
                <w:sz w:val="24"/>
                <w:szCs w:val="24"/>
                <w:lang w:eastAsia="en-GB"/>
              </w:rPr>
            </w:pPr>
            <w:r w:rsidRPr="00AA172C">
              <w:rPr>
                <w:lang w:eastAsia="en-US"/>
              </w:rPr>
              <w:t>ZTE, LG Electronic</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5355573C" w14:textId="210E37D1" w:rsidR="00AA172C" w:rsidRPr="000420E8" w:rsidRDefault="00AA172C" w:rsidP="00AA172C">
            <w:pPr>
              <w:pStyle w:val="TAL"/>
              <w:rPr>
                <w:lang w:eastAsia="en-GB"/>
              </w:rPr>
            </w:pPr>
            <w:r w:rsidRPr="00AA172C">
              <w:rPr>
                <w:lang w:eastAsia="en-US"/>
              </w:rPr>
              <w:t>S2-2207851</w:t>
            </w:r>
          </w:p>
        </w:tc>
      </w:tr>
      <w:tr w:rsidR="00AA172C" w:rsidRPr="000420E8" w14:paraId="3A4DB098" w14:textId="0C006FF1"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F116910" w14:textId="39801F33"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9F87882" w14:textId="0339ABF1"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0C33EA12" w14:textId="5685E9CE" w:rsidR="00AA172C" w:rsidRPr="000420E8" w:rsidRDefault="00AA172C" w:rsidP="00AA172C">
            <w:pPr>
              <w:pStyle w:val="TAL"/>
              <w:rPr>
                <w:rFonts w:ascii="Times New Roman" w:hAnsi="Times New Roman"/>
                <w:sz w:val="24"/>
                <w:szCs w:val="24"/>
                <w:lang w:eastAsia="en-GB"/>
              </w:rPr>
            </w:pPr>
            <w:r w:rsidRPr="00AA172C">
              <w:rPr>
                <w:lang w:eastAsia="en-US"/>
              </w:rPr>
              <w:t>Cover sheet for 23.700-48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3EA77C05" w14:textId="6A6778F3" w:rsidR="00AA172C" w:rsidRPr="000420E8" w:rsidRDefault="00AA172C" w:rsidP="00AA172C">
            <w:pPr>
              <w:pStyle w:val="TAL"/>
              <w:rPr>
                <w:rFonts w:ascii="Times New Roman" w:hAnsi="Times New Roman"/>
                <w:sz w:val="24"/>
                <w:szCs w:val="24"/>
                <w:lang w:eastAsia="en-GB"/>
              </w:rPr>
            </w:pPr>
            <w:r w:rsidRPr="00AA172C">
              <w:rPr>
                <w:lang w:eastAsia="en-US"/>
              </w:rPr>
              <w:t>Huawei</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07D32D8C" w14:textId="1E97EF73" w:rsidR="00AA172C" w:rsidRPr="000420E8" w:rsidRDefault="00AA172C" w:rsidP="00AA172C">
            <w:pPr>
              <w:pStyle w:val="TAL"/>
              <w:rPr>
                <w:lang w:eastAsia="en-GB"/>
              </w:rPr>
            </w:pPr>
            <w:r w:rsidRPr="00AA172C">
              <w:rPr>
                <w:lang w:eastAsia="en-US"/>
              </w:rPr>
              <w:t>S2-2207852</w:t>
            </w:r>
          </w:p>
        </w:tc>
      </w:tr>
      <w:tr w:rsidR="00AA172C" w:rsidRPr="000420E8" w14:paraId="6767D9F3" w14:textId="4B8701CA"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17C9CD2" w14:textId="45C9DB34"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49909D1" w14:textId="6BEB3E38"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6E1A757C" w14:textId="3ABECC80" w:rsidR="00AA172C" w:rsidRPr="000420E8" w:rsidRDefault="00AA172C" w:rsidP="00AA172C">
            <w:pPr>
              <w:pStyle w:val="TAL"/>
              <w:rPr>
                <w:rFonts w:ascii="Times New Roman" w:hAnsi="Times New Roman"/>
                <w:sz w:val="24"/>
                <w:szCs w:val="24"/>
                <w:lang w:eastAsia="en-GB"/>
              </w:rPr>
            </w:pPr>
            <w:r w:rsidRPr="00AA172C">
              <w:rPr>
                <w:lang w:eastAsia="en-US"/>
              </w:rPr>
              <w:t>Cover sheet for 23.700-05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0819F8BB" w14:textId="44B8228A" w:rsidR="00AA172C" w:rsidRPr="000420E8" w:rsidRDefault="00AA172C" w:rsidP="00AA172C">
            <w:pPr>
              <w:pStyle w:val="TAL"/>
              <w:rPr>
                <w:rFonts w:ascii="Times New Roman" w:hAnsi="Times New Roman"/>
                <w:sz w:val="24"/>
                <w:szCs w:val="24"/>
                <w:lang w:eastAsia="en-GB"/>
              </w:rPr>
            </w:pPr>
            <w:r w:rsidRPr="00AA172C">
              <w:rPr>
                <w:lang w:eastAsia="en-US"/>
              </w:rPr>
              <w:t>Qualcomm</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155C897D" w14:textId="6711F261" w:rsidR="00AA172C" w:rsidRPr="000420E8" w:rsidRDefault="00AA172C" w:rsidP="00AA172C">
            <w:pPr>
              <w:pStyle w:val="TAL"/>
              <w:rPr>
                <w:lang w:eastAsia="en-GB"/>
              </w:rPr>
            </w:pPr>
            <w:r w:rsidRPr="00AA172C">
              <w:rPr>
                <w:lang w:eastAsia="en-US"/>
              </w:rPr>
              <w:t>S2-2207853</w:t>
            </w:r>
          </w:p>
        </w:tc>
      </w:tr>
      <w:tr w:rsidR="00AA172C" w:rsidRPr="000420E8" w14:paraId="1229BAA0" w14:textId="1A13317E"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212C13" w14:textId="368C62CF"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S2-2206954</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A4A4DB" w14:textId="42B7646F"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745511C3" w14:textId="1094C9DF" w:rsidR="00AA172C" w:rsidRPr="000420E8" w:rsidRDefault="00AA172C" w:rsidP="00AA172C">
            <w:pPr>
              <w:pStyle w:val="TAL"/>
              <w:rPr>
                <w:rFonts w:ascii="Times New Roman" w:hAnsi="Times New Roman"/>
                <w:sz w:val="24"/>
                <w:szCs w:val="24"/>
                <w:lang w:eastAsia="en-GB"/>
              </w:rPr>
            </w:pPr>
            <w:r w:rsidRPr="00AA172C">
              <w:rPr>
                <w:lang w:eastAsia="en-US"/>
              </w:rPr>
              <w:t>Cover sheet for 23.700-25 to TSG SA for approval</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7E976C7C" w14:textId="371137CB" w:rsidR="00AA172C" w:rsidRPr="000420E8" w:rsidRDefault="00AA172C" w:rsidP="00AA172C">
            <w:pPr>
              <w:pStyle w:val="TAL"/>
              <w:rPr>
                <w:rFonts w:ascii="Times New Roman" w:hAnsi="Times New Roman"/>
                <w:sz w:val="24"/>
                <w:szCs w:val="24"/>
                <w:lang w:eastAsia="en-GB"/>
              </w:rPr>
            </w:pPr>
            <w:r w:rsidRPr="00AA172C">
              <w:rPr>
                <w:lang w:eastAsia="en-US"/>
              </w:rPr>
              <w:t>Nokia</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6D5E6146" w14:textId="2A964109" w:rsidR="00AA172C" w:rsidRPr="000420E8" w:rsidRDefault="00AA172C" w:rsidP="00AA172C">
            <w:pPr>
              <w:pStyle w:val="TAL"/>
              <w:rPr>
                <w:lang w:eastAsia="en-GB"/>
              </w:rPr>
            </w:pPr>
            <w:r w:rsidRPr="00AA172C">
              <w:rPr>
                <w:lang w:eastAsia="en-US"/>
              </w:rPr>
              <w:t>S2-2207854</w:t>
            </w:r>
          </w:p>
        </w:tc>
      </w:tr>
      <w:tr w:rsidR="00AA172C" w:rsidRPr="000420E8" w14:paraId="7B3B96E0" w14:textId="58C6A49A"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5E93D0D" w14:textId="6149CB63"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D80D04" w14:textId="670C7BFD"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5E781E81" w14:textId="64FD8FBF" w:rsidR="00AA172C" w:rsidRPr="000420E8" w:rsidRDefault="00AA172C" w:rsidP="00AA172C">
            <w:pPr>
              <w:pStyle w:val="TAL"/>
              <w:rPr>
                <w:rFonts w:ascii="Times New Roman" w:hAnsi="Times New Roman"/>
                <w:sz w:val="24"/>
                <w:szCs w:val="24"/>
                <w:lang w:eastAsia="en-GB"/>
              </w:rPr>
            </w:pPr>
            <w:r w:rsidRPr="00AA172C">
              <w:rPr>
                <w:lang w:eastAsia="en-US"/>
              </w:rPr>
              <w:t>Cover sheet for 23.700-89 to TSG SA for approval</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413722B7" w14:textId="6E806F5F" w:rsidR="00AA172C" w:rsidRPr="000420E8" w:rsidRDefault="00AA172C" w:rsidP="00AA172C">
            <w:pPr>
              <w:pStyle w:val="TAL"/>
              <w:rPr>
                <w:rFonts w:ascii="Times New Roman" w:hAnsi="Times New Roman"/>
                <w:sz w:val="24"/>
                <w:szCs w:val="24"/>
                <w:lang w:eastAsia="en-GB"/>
              </w:rPr>
            </w:pPr>
            <w:r w:rsidRPr="00AA172C">
              <w:rPr>
                <w:lang w:eastAsia="en-US"/>
              </w:rPr>
              <w:t>China Telecom</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57A5909E" w14:textId="503D794F" w:rsidR="00AA172C" w:rsidRPr="000420E8" w:rsidRDefault="00AA172C" w:rsidP="00AA172C">
            <w:pPr>
              <w:pStyle w:val="TAL"/>
              <w:rPr>
                <w:lang w:eastAsia="en-GB"/>
              </w:rPr>
            </w:pPr>
            <w:r w:rsidRPr="00AA172C">
              <w:rPr>
                <w:lang w:eastAsia="en-US"/>
              </w:rPr>
              <w:t>S2-2207855</w:t>
            </w:r>
          </w:p>
        </w:tc>
      </w:tr>
      <w:tr w:rsidR="00AA172C" w:rsidRPr="000420E8" w14:paraId="64B2AAB5" w14:textId="05A9F417"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8180BC2" w14:textId="6163B7D2"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S2-2206956</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D87D909" w14:textId="498FD140"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2F9DF3A8" w14:textId="2D5B558C" w:rsidR="00AA172C" w:rsidRPr="000420E8" w:rsidRDefault="00AA172C" w:rsidP="00AA172C">
            <w:pPr>
              <w:pStyle w:val="TAL"/>
              <w:rPr>
                <w:rFonts w:ascii="Times New Roman" w:hAnsi="Times New Roman"/>
                <w:sz w:val="24"/>
                <w:szCs w:val="24"/>
                <w:lang w:eastAsia="en-GB"/>
              </w:rPr>
            </w:pPr>
            <w:r w:rsidRPr="00AA172C">
              <w:rPr>
                <w:lang w:eastAsia="en-US"/>
              </w:rPr>
              <w:t>Cover sheet for 23.700-60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59992F26" w14:textId="23EDB8C6" w:rsidR="00AA172C" w:rsidRPr="000420E8" w:rsidRDefault="00AA172C" w:rsidP="00AA172C">
            <w:pPr>
              <w:pStyle w:val="TAL"/>
              <w:rPr>
                <w:rFonts w:ascii="Times New Roman" w:hAnsi="Times New Roman"/>
                <w:sz w:val="24"/>
                <w:szCs w:val="24"/>
                <w:lang w:eastAsia="en-GB"/>
              </w:rPr>
            </w:pPr>
            <w:r w:rsidRPr="00AA172C">
              <w:rPr>
                <w:lang w:eastAsia="en-US"/>
              </w:rPr>
              <w:t>China Mobile</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6405BF0A" w14:textId="71D64065" w:rsidR="00AA172C" w:rsidRPr="000420E8" w:rsidRDefault="00AA172C" w:rsidP="00AA172C">
            <w:pPr>
              <w:pStyle w:val="TAL"/>
              <w:rPr>
                <w:lang w:eastAsia="en-GB"/>
              </w:rPr>
            </w:pPr>
            <w:r w:rsidRPr="00AA172C">
              <w:rPr>
                <w:lang w:eastAsia="en-US"/>
              </w:rPr>
              <w:t>S2-2207856</w:t>
            </w:r>
          </w:p>
        </w:tc>
      </w:tr>
      <w:tr w:rsidR="00AA172C" w:rsidRPr="000420E8" w14:paraId="04B013B3" w14:textId="4B7ED4AC"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54BBCCB" w14:textId="1EF53CFD"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59685D3" w14:textId="41317BD2"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6A98AD77" w14:textId="2267ECD3" w:rsidR="00AA172C" w:rsidRPr="000420E8" w:rsidRDefault="00AA172C" w:rsidP="00AA172C">
            <w:pPr>
              <w:pStyle w:val="TAL"/>
              <w:rPr>
                <w:rFonts w:ascii="Times New Roman" w:hAnsi="Times New Roman"/>
                <w:sz w:val="24"/>
                <w:szCs w:val="24"/>
                <w:lang w:eastAsia="en-GB"/>
              </w:rPr>
            </w:pPr>
            <w:r w:rsidRPr="00AA172C">
              <w:rPr>
                <w:lang w:eastAsia="en-US"/>
              </w:rPr>
              <w:t>Cover sheet for 23.700-47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7E43A8CF" w14:textId="07F523B6" w:rsidR="00AA172C" w:rsidRPr="000420E8" w:rsidRDefault="00AA172C" w:rsidP="00AA172C">
            <w:pPr>
              <w:pStyle w:val="TAL"/>
              <w:rPr>
                <w:rFonts w:ascii="Times New Roman" w:hAnsi="Times New Roman"/>
                <w:sz w:val="24"/>
                <w:szCs w:val="24"/>
                <w:lang w:eastAsia="en-GB"/>
              </w:rPr>
            </w:pPr>
            <w:r w:rsidRPr="00AA172C">
              <w:rPr>
                <w:lang w:eastAsia="en-US"/>
              </w:rPr>
              <w:t>Huawei</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5BB1B5DB" w14:textId="6267B46A" w:rsidR="00AA172C" w:rsidRPr="000420E8" w:rsidRDefault="00AA172C" w:rsidP="00AA172C">
            <w:pPr>
              <w:pStyle w:val="TAL"/>
              <w:rPr>
                <w:lang w:eastAsia="en-GB"/>
              </w:rPr>
            </w:pPr>
            <w:r w:rsidRPr="00AA172C">
              <w:rPr>
                <w:lang w:eastAsia="en-US"/>
              </w:rPr>
              <w:t>S2-2207857</w:t>
            </w:r>
          </w:p>
        </w:tc>
      </w:tr>
      <w:tr w:rsidR="00AA172C" w:rsidRPr="000420E8" w14:paraId="65EDA0A6" w14:textId="4B9A7790"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1F06F4C" w14:textId="3F81224C"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FEABC6F" w14:textId="580D84A4"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5B4BB1AF" w14:textId="19A668EA" w:rsidR="00AA172C" w:rsidRPr="000420E8" w:rsidRDefault="00AA172C" w:rsidP="00AA172C">
            <w:pPr>
              <w:pStyle w:val="TAL"/>
              <w:rPr>
                <w:rFonts w:ascii="Times New Roman" w:hAnsi="Times New Roman"/>
                <w:sz w:val="24"/>
                <w:szCs w:val="24"/>
                <w:lang w:eastAsia="en-GB"/>
              </w:rPr>
            </w:pPr>
            <w:r w:rsidRPr="00AA172C">
              <w:rPr>
                <w:lang w:eastAsia="en-US"/>
              </w:rPr>
              <w:t>Cover sheet for 23.700-81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01EC6BBB" w14:textId="20138A9D" w:rsidR="00AA172C" w:rsidRPr="000420E8" w:rsidRDefault="00AA172C" w:rsidP="00AA172C">
            <w:pPr>
              <w:pStyle w:val="TAL"/>
              <w:rPr>
                <w:rFonts w:ascii="Times New Roman" w:hAnsi="Times New Roman"/>
                <w:sz w:val="24"/>
                <w:szCs w:val="24"/>
                <w:lang w:eastAsia="en-GB"/>
              </w:rPr>
            </w:pPr>
            <w:r w:rsidRPr="00AA172C">
              <w:rPr>
                <w:lang w:eastAsia="en-US"/>
              </w:rPr>
              <w:t>China Mobile</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7FE9A374" w14:textId="28B965F4" w:rsidR="00AA172C" w:rsidRPr="000420E8" w:rsidRDefault="00AA172C" w:rsidP="00AA172C">
            <w:pPr>
              <w:pStyle w:val="TAL"/>
              <w:rPr>
                <w:lang w:eastAsia="en-GB"/>
              </w:rPr>
            </w:pPr>
            <w:r w:rsidRPr="00AA172C">
              <w:rPr>
                <w:lang w:eastAsia="en-US"/>
              </w:rPr>
              <w:t>S2-2207858</w:t>
            </w:r>
          </w:p>
        </w:tc>
      </w:tr>
      <w:tr w:rsidR="00AA172C" w:rsidRPr="000420E8" w14:paraId="0714F81E" w14:textId="413098AB"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838F797" w14:textId="6B890EF7" w:rsidR="00AA172C" w:rsidRPr="000420E8" w:rsidRDefault="00AA172C" w:rsidP="00AA172C">
            <w:pPr>
              <w:pStyle w:val="TAL"/>
              <w:rPr>
                <w:rFonts w:ascii="Times New Roman" w:hAnsi="Times New Roman"/>
                <w:sz w:val="24"/>
                <w:szCs w:val="24"/>
                <w:lang w:eastAsia="en-GB"/>
              </w:rPr>
            </w:pPr>
            <w:r w:rsidRPr="00AA172C">
              <w:rPr>
                <w:color w:val="0000FF"/>
                <w:lang w:eastAsia="en-GB"/>
              </w:rPr>
              <w:t>S2-2206959</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C7F534A" w14:textId="041004F5"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6BAB2C40" w14:textId="759ADBC7" w:rsidR="00AA172C" w:rsidRPr="000420E8" w:rsidRDefault="00AA172C" w:rsidP="00AA172C">
            <w:pPr>
              <w:pStyle w:val="TAL"/>
              <w:rPr>
                <w:rFonts w:ascii="Times New Roman" w:hAnsi="Times New Roman"/>
                <w:sz w:val="24"/>
                <w:szCs w:val="24"/>
                <w:lang w:eastAsia="en-GB"/>
              </w:rPr>
            </w:pPr>
            <w:r w:rsidRPr="00AA172C">
              <w:rPr>
                <w:lang w:eastAsia="en-US"/>
              </w:rPr>
              <w:t>Cover sheet for 23.700-53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20CD8285" w14:textId="50EE6B03" w:rsidR="00AA172C" w:rsidRPr="000420E8" w:rsidRDefault="00AA172C" w:rsidP="00AA172C">
            <w:pPr>
              <w:pStyle w:val="TAL"/>
              <w:rPr>
                <w:rFonts w:ascii="Times New Roman" w:hAnsi="Times New Roman"/>
                <w:sz w:val="24"/>
                <w:szCs w:val="24"/>
                <w:lang w:eastAsia="en-GB"/>
              </w:rPr>
            </w:pPr>
            <w:r w:rsidRPr="00AA172C">
              <w:rPr>
                <w:lang w:eastAsia="en-US"/>
              </w:rPr>
              <w:t>Motorola</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005DB7F5" w14:textId="658C2688" w:rsidR="00AA172C" w:rsidRPr="000420E8" w:rsidRDefault="00AA172C" w:rsidP="00AA172C">
            <w:pPr>
              <w:pStyle w:val="TAL"/>
              <w:rPr>
                <w:lang w:eastAsia="en-GB"/>
              </w:rPr>
            </w:pPr>
            <w:r w:rsidRPr="00AA172C">
              <w:rPr>
                <w:lang w:eastAsia="en-US"/>
              </w:rPr>
              <w:t>S2-2207859</w:t>
            </w:r>
          </w:p>
        </w:tc>
      </w:tr>
      <w:tr w:rsidR="00AA172C" w:rsidRPr="000420E8" w14:paraId="130D4E93" w14:textId="2666F1B2"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A7F5B88" w14:textId="4CAF2472" w:rsidR="00AA172C" w:rsidRPr="000420E8" w:rsidRDefault="00AA172C" w:rsidP="00AA172C">
            <w:pPr>
              <w:pStyle w:val="TAL"/>
              <w:rPr>
                <w:rFonts w:ascii="Times New Roman" w:hAnsi="Times New Roman"/>
                <w:sz w:val="24"/>
                <w:szCs w:val="24"/>
                <w:lang w:eastAsia="en-GB"/>
              </w:rPr>
            </w:pPr>
            <w:r w:rsidRPr="00AA172C">
              <w:rPr>
                <w:color w:val="0000FF"/>
                <w:lang w:eastAsia="en-GB"/>
              </w:rPr>
              <w:t>S2-2206960</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2E758EF" w14:textId="7615F89C"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504B8B36" w14:textId="43EF78A6" w:rsidR="00AA172C" w:rsidRPr="000420E8" w:rsidRDefault="00AA172C" w:rsidP="00AA172C">
            <w:pPr>
              <w:pStyle w:val="TAL"/>
              <w:rPr>
                <w:rFonts w:ascii="Times New Roman" w:hAnsi="Times New Roman"/>
                <w:sz w:val="24"/>
                <w:szCs w:val="24"/>
                <w:lang w:eastAsia="en-GB"/>
              </w:rPr>
            </w:pPr>
            <w:r w:rsidRPr="00AA172C">
              <w:rPr>
                <w:lang w:eastAsia="en-US"/>
              </w:rPr>
              <w:t>Cover sheet for 23.700-71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7D286DE8" w14:textId="54F45B6F" w:rsidR="00AA172C" w:rsidRPr="000420E8" w:rsidRDefault="00AA172C" w:rsidP="00AA172C">
            <w:pPr>
              <w:pStyle w:val="TAL"/>
              <w:rPr>
                <w:rFonts w:ascii="Times New Roman" w:hAnsi="Times New Roman"/>
                <w:sz w:val="24"/>
                <w:szCs w:val="24"/>
                <w:lang w:eastAsia="en-GB"/>
              </w:rPr>
            </w:pPr>
            <w:r w:rsidRPr="00AA172C">
              <w:rPr>
                <w:lang w:eastAsia="en-US"/>
              </w:rPr>
              <w:t>CATT</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5652FC47" w14:textId="3D649714" w:rsidR="00AA172C" w:rsidRPr="000420E8" w:rsidRDefault="00AA172C" w:rsidP="00AA172C">
            <w:pPr>
              <w:pStyle w:val="TAL"/>
              <w:rPr>
                <w:lang w:eastAsia="en-GB"/>
              </w:rPr>
            </w:pPr>
            <w:r w:rsidRPr="00AA172C">
              <w:rPr>
                <w:lang w:eastAsia="en-US"/>
              </w:rPr>
              <w:t>S2-2207860</w:t>
            </w:r>
          </w:p>
        </w:tc>
      </w:tr>
      <w:tr w:rsidR="00AA172C" w:rsidRPr="000420E8" w14:paraId="11E5CA9C" w14:textId="48A50403"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08C2975" w14:textId="5704A75E" w:rsidR="00AA172C" w:rsidRPr="000420E8" w:rsidRDefault="00AA172C" w:rsidP="00AA172C">
            <w:pPr>
              <w:pStyle w:val="TAL"/>
              <w:rPr>
                <w:rFonts w:ascii="Times New Roman" w:hAnsi="Times New Roman"/>
                <w:sz w:val="24"/>
                <w:szCs w:val="24"/>
                <w:lang w:eastAsia="en-GB"/>
              </w:rPr>
            </w:pPr>
            <w:r w:rsidRPr="00AA172C">
              <w:rPr>
                <w:color w:val="0000FF"/>
                <w:lang w:eastAsia="en-GB"/>
              </w:rPr>
              <w:t>S2-2206961</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C1F2EFE" w14:textId="68959777"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735A96AB" w14:textId="4DE093A9" w:rsidR="00AA172C" w:rsidRPr="000420E8" w:rsidRDefault="00AA172C" w:rsidP="00AA172C">
            <w:pPr>
              <w:pStyle w:val="TAL"/>
              <w:rPr>
                <w:rFonts w:ascii="Times New Roman" w:hAnsi="Times New Roman"/>
                <w:sz w:val="24"/>
                <w:szCs w:val="24"/>
                <w:lang w:eastAsia="en-GB"/>
              </w:rPr>
            </w:pPr>
            <w:r w:rsidRPr="00AA172C">
              <w:rPr>
                <w:lang w:eastAsia="en-US"/>
              </w:rPr>
              <w:t>Cover sheet for 23.700-62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75532600" w14:textId="3B8D95A8" w:rsidR="00AA172C" w:rsidRPr="000420E8" w:rsidRDefault="00AA172C" w:rsidP="00AA172C">
            <w:pPr>
              <w:pStyle w:val="TAL"/>
              <w:rPr>
                <w:rFonts w:ascii="Times New Roman" w:hAnsi="Times New Roman"/>
                <w:sz w:val="24"/>
                <w:szCs w:val="24"/>
                <w:lang w:eastAsia="en-GB"/>
              </w:rPr>
            </w:pPr>
            <w:r w:rsidRPr="00AA172C">
              <w:rPr>
                <w:lang w:eastAsia="en-US"/>
              </w:rPr>
              <w:t>China Mobile</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7D97C738" w14:textId="41B33103" w:rsidR="00AA172C" w:rsidRPr="000420E8" w:rsidRDefault="00AA172C" w:rsidP="00AA172C">
            <w:pPr>
              <w:pStyle w:val="TAL"/>
              <w:rPr>
                <w:lang w:eastAsia="en-GB"/>
              </w:rPr>
            </w:pPr>
            <w:r w:rsidRPr="00AA172C">
              <w:rPr>
                <w:lang w:eastAsia="en-US"/>
              </w:rPr>
              <w:t>S2-2207861</w:t>
            </w:r>
          </w:p>
        </w:tc>
      </w:tr>
      <w:tr w:rsidR="00AA172C" w:rsidRPr="000420E8" w14:paraId="01565702" w14:textId="42C2B145"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79A78D9" w14:textId="126C17E9" w:rsidR="00AA172C" w:rsidRPr="000420E8" w:rsidRDefault="00AA172C" w:rsidP="00AA172C">
            <w:pPr>
              <w:pStyle w:val="TAL"/>
              <w:rPr>
                <w:rFonts w:ascii="Times New Roman" w:hAnsi="Times New Roman"/>
                <w:sz w:val="24"/>
                <w:szCs w:val="24"/>
                <w:lang w:eastAsia="en-GB"/>
              </w:rPr>
            </w:pPr>
            <w:r w:rsidRPr="00AA172C">
              <w:rPr>
                <w:color w:val="0000FF"/>
                <w:lang w:eastAsia="en-GB"/>
              </w:rPr>
              <w:t>S2-2206962</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C1ADCD2" w14:textId="57DDF4A0"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6D9642C5" w14:textId="78FE73B1" w:rsidR="00AA172C" w:rsidRPr="000420E8" w:rsidRDefault="00AA172C" w:rsidP="00AA172C">
            <w:pPr>
              <w:pStyle w:val="TAL"/>
              <w:rPr>
                <w:rFonts w:ascii="Times New Roman" w:hAnsi="Times New Roman"/>
                <w:sz w:val="24"/>
                <w:szCs w:val="24"/>
                <w:lang w:eastAsia="en-GB"/>
              </w:rPr>
            </w:pPr>
            <w:r w:rsidRPr="00AA172C">
              <w:rPr>
                <w:lang w:eastAsia="en-US"/>
              </w:rPr>
              <w:t>Cover sheet for 23.700-80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388C81A5" w14:textId="54A937C6" w:rsidR="00AA172C" w:rsidRPr="000420E8" w:rsidRDefault="00AA172C" w:rsidP="00AA172C">
            <w:pPr>
              <w:pStyle w:val="TAL"/>
              <w:rPr>
                <w:rFonts w:ascii="Times New Roman" w:hAnsi="Times New Roman"/>
                <w:sz w:val="24"/>
                <w:szCs w:val="24"/>
                <w:lang w:eastAsia="en-GB"/>
              </w:rPr>
            </w:pPr>
            <w:r w:rsidRPr="00AA172C">
              <w:rPr>
                <w:lang w:eastAsia="en-US"/>
              </w:rPr>
              <w:t>OPPO, Samsung</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42177CB5" w14:textId="7ACD851C" w:rsidR="00AA172C" w:rsidRPr="000420E8" w:rsidRDefault="00AA172C" w:rsidP="00AA172C">
            <w:pPr>
              <w:pStyle w:val="TAL"/>
              <w:rPr>
                <w:lang w:eastAsia="en-GB"/>
              </w:rPr>
            </w:pPr>
            <w:r w:rsidRPr="00AA172C">
              <w:rPr>
                <w:lang w:eastAsia="en-US"/>
              </w:rPr>
              <w:t>S2-2207862</w:t>
            </w:r>
          </w:p>
        </w:tc>
      </w:tr>
      <w:tr w:rsidR="00AA172C" w:rsidRPr="000420E8" w14:paraId="23D09F9E" w14:textId="1A180106"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854A6D0" w14:textId="39788FBD" w:rsidR="00AA172C" w:rsidRPr="000420E8" w:rsidRDefault="00AA172C" w:rsidP="00AA172C">
            <w:pPr>
              <w:pStyle w:val="TAL"/>
              <w:rPr>
                <w:rFonts w:ascii="Times New Roman" w:hAnsi="Times New Roman"/>
                <w:sz w:val="24"/>
                <w:szCs w:val="24"/>
                <w:lang w:eastAsia="en-GB"/>
              </w:rPr>
            </w:pPr>
            <w:r w:rsidRPr="00AA172C">
              <w:rPr>
                <w:color w:val="0000FF"/>
                <w:lang w:eastAsia="en-GB"/>
              </w:rPr>
              <w:t>S2-2205475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2907785" w14:textId="612F1635" w:rsidR="00AA172C" w:rsidRPr="000420E8" w:rsidRDefault="00AA172C" w:rsidP="00AA172C">
            <w:pPr>
              <w:pStyle w:val="TAL"/>
              <w:rPr>
                <w:rFonts w:ascii="Times New Roman" w:hAnsi="Times New Roman"/>
                <w:sz w:val="24"/>
                <w:szCs w:val="24"/>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4B45F538" w14:textId="6673D335" w:rsidR="00AA172C" w:rsidRPr="000420E8" w:rsidRDefault="00AA172C" w:rsidP="00AA172C">
            <w:pPr>
              <w:pStyle w:val="TAL"/>
              <w:rPr>
                <w:rFonts w:ascii="Times New Roman" w:hAnsi="Times New Roman"/>
                <w:sz w:val="24"/>
                <w:szCs w:val="24"/>
                <w:lang w:eastAsia="en-GB"/>
              </w:rPr>
            </w:pPr>
            <w:r w:rsidRPr="00AA172C">
              <w:rPr>
                <w:lang w:eastAsia="en-US"/>
              </w:rPr>
              <w:t>Cover sheet for presentation of TR 23.700-17 to TSG SA#97</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55DD3F42" w14:textId="047A7DF0" w:rsidR="00AA172C" w:rsidRPr="000420E8" w:rsidRDefault="00AA172C" w:rsidP="00AA172C">
            <w:pPr>
              <w:pStyle w:val="TAL"/>
              <w:rPr>
                <w:rFonts w:ascii="Times New Roman" w:hAnsi="Times New Roman"/>
                <w:sz w:val="24"/>
                <w:szCs w:val="24"/>
                <w:lang w:eastAsia="en-GB"/>
              </w:rPr>
            </w:pPr>
            <w:r w:rsidRPr="00AA172C">
              <w:rPr>
                <w:lang w:eastAsia="en-US"/>
              </w:rPr>
              <w:t>Nokia, Nokia Shanghai Bell</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25EC11C8" w14:textId="6A3DFFF4" w:rsidR="00AA172C" w:rsidRPr="000420E8" w:rsidRDefault="00AA172C" w:rsidP="00AA172C">
            <w:pPr>
              <w:pStyle w:val="TAL"/>
              <w:rPr>
                <w:lang w:eastAsia="en-GB"/>
              </w:rPr>
            </w:pPr>
            <w:r w:rsidRPr="00AA172C">
              <w:rPr>
                <w:lang w:eastAsia="en-US"/>
              </w:rPr>
              <w:t>S2-2207863</w:t>
            </w:r>
          </w:p>
        </w:tc>
      </w:tr>
      <w:tr w:rsidR="00AA172C" w:rsidRPr="000420E8" w14:paraId="239F5AC2" w14:textId="6C72EDE2"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E28321" w14:textId="67913471" w:rsidR="00AA172C" w:rsidRPr="006E67E1" w:rsidRDefault="00AA172C" w:rsidP="00AA172C">
            <w:pPr>
              <w:pStyle w:val="TAL"/>
              <w:rPr>
                <w:color w:val="0000FF"/>
                <w:lang w:eastAsia="en-GB"/>
              </w:rPr>
            </w:pPr>
            <w:r w:rsidRPr="00AA172C">
              <w:rPr>
                <w:color w:val="0000FF"/>
                <w:lang w:eastAsia="en-GB"/>
              </w:rPr>
              <w:t>S2-2208087</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3CD6334" w14:textId="4895B61B" w:rsidR="00AA172C" w:rsidRPr="000420E8" w:rsidRDefault="00AA172C" w:rsidP="00AA172C">
            <w:pPr>
              <w:pStyle w:val="TAL"/>
              <w:rPr>
                <w:lang w:eastAsia="en-GB"/>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4963900A" w14:textId="32780898" w:rsidR="00AA172C" w:rsidRPr="000420E8" w:rsidRDefault="00AA172C" w:rsidP="00AA172C">
            <w:pPr>
              <w:pStyle w:val="TAL"/>
              <w:rPr>
                <w:lang w:eastAsia="en-GB"/>
              </w:rPr>
            </w:pPr>
            <w:r w:rsidRPr="00AA172C">
              <w:rPr>
                <w:lang w:eastAsia="en-US"/>
              </w:rPr>
              <w:t>Cover sheet for 23.700-86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0B99BAC9" w14:textId="41EE8071" w:rsidR="00AA172C" w:rsidRPr="000420E8" w:rsidRDefault="00AA172C" w:rsidP="00AA172C">
            <w:pPr>
              <w:pStyle w:val="TAL"/>
              <w:rPr>
                <w:lang w:eastAsia="en-GB"/>
              </w:rPr>
            </w:pPr>
            <w:r w:rsidRPr="00AA172C">
              <w:rPr>
                <w:lang w:eastAsia="en-US"/>
              </w:rPr>
              <w:t>Xiaomi</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101CFB34" w14:textId="7426078E" w:rsidR="00AA172C" w:rsidRPr="00AA172C" w:rsidRDefault="00AA172C" w:rsidP="00AA172C">
            <w:pPr>
              <w:pStyle w:val="TAL"/>
              <w:rPr>
                <w:lang w:eastAsia="en-US"/>
              </w:rPr>
            </w:pPr>
            <w:r>
              <w:rPr>
                <w:lang w:eastAsia="en-US"/>
              </w:rPr>
              <w:t>--</w:t>
            </w:r>
          </w:p>
        </w:tc>
      </w:tr>
      <w:tr w:rsidR="00AA172C" w:rsidRPr="000420E8" w14:paraId="436868A0" w14:textId="42DDB65C" w:rsidTr="00AA172C">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C73FF79" w14:textId="75C244FE" w:rsidR="00AA172C" w:rsidRPr="00AA172C" w:rsidRDefault="00AA172C" w:rsidP="00AA172C">
            <w:pPr>
              <w:pStyle w:val="TAL"/>
              <w:rPr>
                <w:color w:val="0000FF"/>
                <w:lang w:eastAsia="en-GB"/>
              </w:rPr>
            </w:pPr>
            <w:r w:rsidRPr="00AA172C">
              <w:rPr>
                <w:color w:val="0000FF"/>
                <w:lang w:eastAsia="en-GB"/>
              </w:rPr>
              <w:t>S2-2208088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1C9FEB" w14:textId="38DDAB3A" w:rsidR="00AA172C" w:rsidRPr="00AA172C" w:rsidRDefault="00AA172C" w:rsidP="00AA172C">
            <w:pPr>
              <w:pStyle w:val="TAL"/>
              <w:rPr>
                <w:lang w:eastAsia="en-US"/>
              </w:rPr>
            </w:pPr>
            <w:r w:rsidRPr="00AA172C">
              <w:rPr>
                <w:lang w:eastAsia="en-US"/>
              </w:rPr>
              <w:t>TS</w:t>
            </w:r>
            <w:r>
              <w:rPr>
                <w:lang w:eastAsia="en-US"/>
              </w:rPr>
              <w:t xml:space="preserve"> </w:t>
            </w:r>
            <w:r w:rsidRPr="00AA172C">
              <w:rPr>
                <w:lang w:eastAsia="en-US"/>
              </w:rPr>
              <w:t>OR</w:t>
            </w:r>
            <w:r>
              <w:rPr>
                <w:lang w:eastAsia="en-US"/>
              </w:rPr>
              <w:t xml:space="preserve"> </w:t>
            </w:r>
            <w:r w:rsidRPr="00AA172C">
              <w:rPr>
                <w:lang w:eastAsia="en-US"/>
              </w:rPr>
              <w:t>TR</w:t>
            </w:r>
            <w:r>
              <w:rPr>
                <w:lang w:eastAsia="en-US"/>
              </w:rPr>
              <w:t xml:space="preserve"> </w:t>
            </w:r>
            <w:r w:rsidRPr="00AA172C">
              <w:rPr>
                <w:lang w:eastAsia="en-US"/>
              </w:rPr>
              <w:t>COVER</w:t>
            </w:r>
          </w:p>
        </w:tc>
        <w:tc>
          <w:tcPr>
            <w:tcW w:w="4348" w:type="dxa"/>
            <w:tcBorders>
              <w:top w:val="outset" w:sz="6" w:space="0" w:color="D0D7E5"/>
              <w:left w:val="outset" w:sz="6" w:space="0" w:color="D0D7E5"/>
              <w:bottom w:val="outset" w:sz="6" w:space="0" w:color="D0D7E5"/>
              <w:right w:val="outset" w:sz="6" w:space="0" w:color="D0D7E5"/>
            </w:tcBorders>
            <w:shd w:val="clear" w:color="auto" w:fill="FFFFFF"/>
          </w:tcPr>
          <w:p w14:paraId="6A2FE7D7" w14:textId="2AFE99BA" w:rsidR="00AA172C" w:rsidRPr="00AA172C" w:rsidRDefault="00AA172C" w:rsidP="00AA172C">
            <w:pPr>
              <w:pStyle w:val="TAL"/>
              <w:rPr>
                <w:lang w:eastAsia="en-US"/>
              </w:rPr>
            </w:pPr>
            <w:r w:rsidRPr="00AA172C">
              <w:rPr>
                <w:lang w:eastAsia="en-US"/>
              </w:rPr>
              <w:t>Cover sheet for 23.700-58 to TSG SA for information</w:t>
            </w:r>
          </w:p>
        </w:tc>
        <w:tc>
          <w:tcPr>
            <w:tcW w:w="1842" w:type="dxa"/>
            <w:tcBorders>
              <w:top w:val="outset" w:sz="6" w:space="0" w:color="D0D7E5"/>
              <w:left w:val="outset" w:sz="6" w:space="0" w:color="D0D7E5"/>
              <w:bottom w:val="outset" w:sz="6" w:space="0" w:color="D0D7E5"/>
              <w:right w:val="outset" w:sz="6" w:space="0" w:color="D0D7E5"/>
            </w:tcBorders>
            <w:shd w:val="clear" w:color="auto" w:fill="FFFFFF"/>
          </w:tcPr>
          <w:p w14:paraId="4ADE0B68" w14:textId="045C3D41" w:rsidR="00AA172C" w:rsidRPr="00AA172C" w:rsidRDefault="00AA172C" w:rsidP="00AA172C">
            <w:pPr>
              <w:pStyle w:val="TAL"/>
              <w:rPr>
                <w:lang w:eastAsia="en-US"/>
              </w:rPr>
            </w:pPr>
            <w:r w:rsidRPr="00AA172C">
              <w:rPr>
                <w:lang w:eastAsia="en-US"/>
              </w:rPr>
              <w:t>Qualcomm</w:t>
            </w:r>
          </w:p>
        </w:tc>
        <w:tc>
          <w:tcPr>
            <w:tcW w:w="1559" w:type="dxa"/>
            <w:tcBorders>
              <w:top w:val="outset" w:sz="6" w:space="0" w:color="D0D7E5"/>
              <w:left w:val="outset" w:sz="6" w:space="0" w:color="D0D7E5"/>
              <w:bottom w:val="outset" w:sz="6" w:space="0" w:color="D0D7E5"/>
              <w:right w:val="outset" w:sz="6" w:space="0" w:color="D0D7E5"/>
            </w:tcBorders>
            <w:shd w:val="clear" w:color="auto" w:fill="FFFFFF"/>
          </w:tcPr>
          <w:p w14:paraId="4EA9B14D" w14:textId="0A15ADCF" w:rsidR="00AA172C" w:rsidRPr="00AA172C" w:rsidRDefault="00AA172C" w:rsidP="00AA172C">
            <w:pPr>
              <w:pStyle w:val="TAL"/>
              <w:rPr>
                <w:lang w:eastAsia="en-US"/>
              </w:rPr>
            </w:pPr>
            <w:r>
              <w:rPr>
                <w:lang w:eastAsia="en-US"/>
              </w:rPr>
              <w:t>--</w:t>
            </w:r>
          </w:p>
        </w:tc>
      </w:tr>
    </w:tbl>
    <w:p w14:paraId="09CB8E70" w14:textId="54A733BC" w:rsidR="00AA172C" w:rsidRDefault="00AA172C" w:rsidP="00EF4810">
      <w:pPr>
        <w:rPr>
          <w:lang w:eastAsia="en-US"/>
        </w:rPr>
      </w:pPr>
    </w:p>
    <w:p w14:paraId="59618663" w14:textId="2044A546" w:rsidR="00EF4810" w:rsidRDefault="00EF4810" w:rsidP="00EF4810">
      <w:pPr>
        <w:pStyle w:val="Heading1"/>
      </w:pPr>
      <w:r>
        <w:t>5.</w:t>
      </w:r>
      <w:r>
        <w:tab/>
        <w:t>AoB</w:t>
      </w:r>
    </w:p>
    <w:p w14:paraId="04853637" w14:textId="0F88A3A9" w:rsidR="006E67E1" w:rsidRPr="00D05B1E" w:rsidRDefault="006E67E1" w:rsidP="00D05B1E">
      <w:pPr>
        <w:keepNext/>
        <w:rPr>
          <w:b/>
          <w:bCs/>
          <w:lang w:eastAsia="en-US"/>
        </w:rPr>
      </w:pPr>
      <w:r w:rsidRPr="00D05B1E">
        <w:rPr>
          <w:b/>
          <w:bCs/>
          <w:lang w:eastAsia="en-US"/>
        </w:rPr>
        <w:t>WORK PLAN</w:t>
      </w:r>
    </w:p>
    <w:p w14:paraId="6F708461" w14:textId="77777777" w:rsidR="006E67E1" w:rsidRDefault="006E67E1" w:rsidP="006E67E1">
      <w:pPr>
        <w:keepNext/>
        <w:pBdr>
          <w:top w:val="outset" w:sz="6" w:space="1" w:color="000000"/>
        </w:pBdr>
        <w:rPr>
          <w:lang w:eastAsia="en-US"/>
        </w:rPr>
      </w:pPr>
      <w:r w:rsidRPr="006E67E1">
        <w:rPr>
          <w:color w:val="0000FF"/>
          <w:lang w:eastAsia="en-US"/>
        </w:rPr>
        <w:t>S2-2207837</w:t>
      </w:r>
      <w:r>
        <w:rPr>
          <w:lang w:eastAsia="en-US"/>
        </w:rPr>
        <w:t xml:space="preserve"> (WORK PLAN) SA WG2 Work Planning Sheet (Source: SA WG2 Chair)</w:t>
      </w:r>
      <w:r>
        <w:rPr>
          <w:lang w:eastAsia="en-US"/>
        </w:rPr>
        <w:br/>
        <w:t>SA WG2 work planning sheet showing TU allocation for different topics per release.</w:t>
      </w:r>
    </w:p>
    <w:p w14:paraId="7F6E7FA6" w14:textId="4A935D12" w:rsidR="006E67E1" w:rsidRPr="00DA12F6" w:rsidRDefault="006E67E1" w:rsidP="006E67E1">
      <w:pPr>
        <w:keepNext/>
        <w:rPr>
          <w:rFonts w:cs="Arial"/>
          <w:b/>
        </w:rPr>
      </w:pPr>
      <w:r w:rsidRPr="00DA12F6">
        <w:rPr>
          <w:rFonts w:cs="Arial"/>
          <w:b/>
        </w:rPr>
        <w:t>Discussion and conclusion:</w:t>
      </w:r>
    </w:p>
    <w:p w14:paraId="44FE414A" w14:textId="34E66507" w:rsidR="006E67E1" w:rsidRDefault="00C667F0" w:rsidP="006E67E1">
      <w:pPr>
        <w:rPr>
          <w:lang w:eastAsia="en-US"/>
        </w:rPr>
      </w:pPr>
      <w:r>
        <w:rPr>
          <w:lang w:eastAsia="en-US"/>
        </w:rPr>
        <w:t xml:space="preserve">This was </w:t>
      </w:r>
      <w:r w:rsidRPr="00D05B1E">
        <w:rPr>
          <w:color w:val="FF0000"/>
          <w:lang w:eastAsia="en-US"/>
        </w:rPr>
        <w:t>endorsed</w:t>
      </w:r>
      <w:r>
        <w:rPr>
          <w:lang w:eastAsia="en-US"/>
        </w:rPr>
        <w:t xml:space="preserve">. </w:t>
      </w:r>
      <w:r w:rsidRPr="00D05B1E">
        <w:rPr>
          <w:b/>
          <w:bCs/>
          <w:lang w:eastAsia="en-US"/>
        </w:rPr>
        <w:t>The TBD items refer to items whether we hold face to face meetings or electronic meeting and whether e-mail approval sessions are held and decisions will be taken later.</w:t>
      </w:r>
    </w:p>
    <w:p w14:paraId="5EE55D3A" w14:textId="77777777" w:rsidR="006E67E1" w:rsidRPr="006E67E1" w:rsidRDefault="006E67E1" w:rsidP="006E67E1">
      <w:pPr>
        <w:rPr>
          <w:lang w:eastAsia="en-US"/>
        </w:rPr>
      </w:pPr>
    </w:p>
    <w:p w14:paraId="344750C8" w14:textId="77777777" w:rsidR="002F7CE8" w:rsidRPr="003623F7" w:rsidRDefault="002F7CE8" w:rsidP="00D05B1E">
      <w:pPr>
        <w:keepNext/>
        <w:pBdr>
          <w:top w:val="outset" w:sz="6" w:space="1" w:color="000000"/>
        </w:pBdr>
        <w:rPr>
          <w:b/>
          <w:bCs/>
        </w:rPr>
      </w:pPr>
      <w:r w:rsidRPr="003623F7">
        <w:rPr>
          <w:b/>
          <w:bCs/>
        </w:rPr>
        <w:t>WI STATUS REPORTS</w:t>
      </w:r>
    </w:p>
    <w:p w14:paraId="2CD3CCA9" w14:textId="633235C2" w:rsidR="002F7CE8" w:rsidRDefault="00C667F0" w:rsidP="00676894">
      <w:r>
        <w:t xml:space="preserve">WI Status Reports were </w:t>
      </w:r>
      <w:r w:rsidR="00A06220" w:rsidRPr="00C3284B">
        <w:rPr>
          <w:color w:val="0000FF"/>
        </w:rPr>
        <w:t>noted</w:t>
      </w:r>
      <w:r>
        <w:t xml:space="preserve"> and should be provided by the Tuesday Upload Deadline (17:00 UTC).</w:t>
      </w:r>
    </w:p>
    <w:p w14:paraId="625EE472" w14:textId="77777777" w:rsidR="002F7CE8" w:rsidRDefault="002F7CE8" w:rsidP="00676894"/>
    <w:p w14:paraId="2A111382" w14:textId="77777777" w:rsidR="008D755E" w:rsidRDefault="008D755E" w:rsidP="008D755E">
      <w:pPr>
        <w:pStyle w:val="Heading1"/>
      </w:pPr>
      <w:r>
        <w:t>Closing of the meeting</w:t>
      </w:r>
    </w:p>
    <w:p w14:paraId="6C263372" w14:textId="44BD5A1F" w:rsidR="008D755E" w:rsidRDefault="008D755E" w:rsidP="008D755E">
      <w:r>
        <w:t>The SA WG2 Chair thanked the Vice Chairs for their support, the MCC Secretary and the Rapporteurs and delegates for their hard work and good cooperation in this meeting.</w:t>
      </w:r>
    </w:p>
    <w:p w14:paraId="053B6CB6" w14:textId="77777777" w:rsidR="002F7CE8" w:rsidRDefault="002F7CE8" w:rsidP="00676894"/>
    <w:p w14:paraId="164C7DDE" w14:textId="5EAFCAFC" w:rsidR="00AC1A5B" w:rsidRDefault="0094649A" w:rsidP="00AC1A5B">
      <w:pPr>
        <w:pStyle w:val="Heading1"/>
      </w:pPr>
      <w:r>
        <w:t>6</w:t>
      </w:r>
      <w:r w:rsidR="00AC1A5B">
        <w:tab/>
        <w:t>Closing of the CC</w:t>
      </w:r>
    </w:p>
    <w:p w14:paraId="4D15B805" w14:textId="7BA8EDB2" w:rsidR="00AC1A5B" w:rsidRDefault="008473C1" w:rsidP="00AC1A5B">
      <w:r>
        <w:t>The SA WG2 Chair thanked</w:t>
      </w:r>
      <w:r w:rsidR="008D755E">
        <w:t xml:space="preserve"> </w:t>
      </w:r>
      <w:r>
        <w:t>delegates for participating in this call.</w:t>
      </w:r>
    </w:p>
    <w:p w14:paraId="344542B5" w14:textId="77777777" w:rsidR="008D755E" w:rsidRPr="0094649A" w:rsidRDefault="008D755E" w:rsidP="008D755E"/>
    <w:p w14:paraId="664843CF" w14:textId="230F8E46" w:rsidR="007E1A46" w:rsidRDefault="000840CD" w:rsidP="000840CD">
      <w:pPr>
        <w:pStyle w:val="Heading1"/>
        <w:rPr>
          <w:color w:val="0000FF"/>
        </w:rPr>
      </w:pPr>
      <w:r w:rsidRPr="0048558F">
        <w:rPr>
          <w:color w:val="0000FF"/>
        </w:rPr>
        <w:t>Closed:</w:t>
      </w:r>
      <w:r w:rsidR="002B0C6B">
        <w:rPr>
          <w:color w:val="0000FF"/>
        </w:rPr>
        <w:t xml:space="preserve"> </w:t>
      </w:r>
      <w:r w:rsidR="002F7CE8">
        <w:rPr>
          <w:color w:val="0000FF"/>
        </w:rPr>
        <w:t>2</w:t>
      </w:r>
      <w:r w:rsidR="001A5B83">
        <w:rPr>
          <w:color w:val="0000FF"/>
        </w:rPr>
        <w:t>6 August</w:t>
      </w:r>
      <w:r w:rsidR="0064465A" w:rsidRPr="0048558F">
        <w:rPr>
          <w:color w:val="0000FF"/>
        </w:rPr>
        <w:t xml:space="preserve"> 202</w:t>
      </w:r>
      <w:r w:rsidR="00676894">
        <w:rPr>
          <w:color w:val="0000FF"/>
        </w:rPr>
        <w:t>2</w:t>
      </w:r>
      <w:r w:rsidRPr="0048558F">
        <w:rPr>
          <w:color w:val="0000FF"/>
        </w:rPr>
        <w:t xml:space="preserve">, </w:t>
      </w:r>
      <w:r w:rsidR="00C008B3">
        <w:rPr>
          <w:color w:val="0000FF"/>
        </w:rPr>
        <w:t>1</w:t>
      </w:r>
      <w:r w:rsidR="00C667F0">
        <w:rPr>
          <w:color w:val="0000FF"/>
        </w:rPr>
        <w:t>6</w:t>
      </w:r>
      <w:r w:rsidR="00A4192B">
        <w:rPr>
          <w:color w:val="0000FF"/>
        </w:rPr>
        <w:t>.</w:t>
      </w:r>
      <w:r w:rsidR="00C667F0">
        <w:rPr>
          <w:color w:val="0000FF"/>
        </w:rPr>
        <w:t>0</w:t>
      </w:r>
      <w:r w:rsidR="00F500F9">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F53E" w14:textId="77777777" w:rsidR="009A46F7" w:rsidRDefault="009A46F7" w:rsidP="0085007B">
      <w:pPr>
        <w:spacing w:after="0"/>
      </w:pPr>
      <w:r>
        <w:separator/>
      </w:r>
    </w:p>
  </w:endnote>
  <w:endnote w:type="continuationSeparator" w:id="0">
    <w:p w14:paraId="15E7FA7A" w14:textId="77777777" w:rsidR="009A46F7" w:rsidRDefault="009A46F7"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C9A26" w14:textId="77777777" w:rsidR="009A46F7" w:rsidRDefault="009A46F7" w:rsidP="0085007B">
      <w:pPr>
        <w:spacing w:after="0"/>
      </w:pPr>
      <w:r>
        <w:separator/>
      </w:r>
    </w:p>
  </w:footnote>
  <w:footnote w:type="continuationSeparator" w:id="0">
    <w:p w14:paraId="23756062" w14:textId="77777777" w:rsidR="009A46F7" w:rsidRDefault="009A46F7"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1754737000">
    <w:abstractNumId w:val="9"/>
  </w:num>
  <w:num w:numId="2" w16cid:durableId="476652527">
    <w:abstractNumId w:val="7"/>
  </w:num>
  <w:num w:numId="3" w16cid:durableId="1563716580">
    <w:abstractNumId w:val="6"/>
  </w:num>
  <w:num w:numId="4" w16cid:durableId="1272934784">
    <w:abstractNumId w:val="5"/>
  </w:num>
  <w:num w:numId="5" w16cid:durableId="1911185871">
    <w:abstractNumId w:val="4"/>
  </w:num>
  <w:num w:numId="6" w16cid:durableId="144975262">
    <w:abstractNumId w:val="8"/>
  </w:num>
  <w:num w:numId="7" w16cid:durableId="710033205">
    <w:abstractNumId w:val="3"/>
  </w:num>
  <w:num w:numId="8" w16cid:durableId="875774462">
    <w:abstractNumId w:val="2"/>
  </w:num>
  <w:num w:numId="9" w16cid:durableId="66270201">
    <w:abstractNumId w:val="1"/>
  </w:num>
  <w:num w:numId="10" w16cid:durableId="1103262961">
    <w:abstractNumId w:val="0"/>
  </w:num>
  <w:num w:numId="11" w16cid:durableId="11191773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3FD2"/>
    <w:rsid w:val="000149D6"/>
    <w:rsid w:val="00015D16"/>
    <w:rsid w:val="000219A0"/>
    <w:rsid w:val="000319C8"/>
    <w:rsid w:val="00040616"/>
    <w:rsid w:val="00043AEA"/>
    <w:rsid w:val="00054852"/>
    <w:rsid w:val="00060909"/>
    <w:rsid w:val="00076122"/>
    <w:rsid w:val="00080D3D"/>
    <w:rsid w:val="000840CD"/>
    <w:rsid w:val="00087D60"/>
    <w:rsid w:val="0009087A"/>
    <w:rsid w:val="000A2702"/>
    <w:rsid w:val="000A2977"/>
    <w:rsid w:val="000B48ED"/>
    <w:rsid w:val="000D2249"/>
    <w:rsid w:val="000D593A"/>
    <w:rsid w:val="000E531B"/>
    <w:rsid w:val="000E69A8"/>
    <w:rsid w:val="000E7988"/>
    <w:rsid w:val="000F3DA2"/>
    <w:rsid w:val="000F72A0"/>
    <w:rsid w:val="001039B4"/>
    <w:rsid w:val="00110B81"/>
    <w:rsid w:val="00113EBD"/>
    <w:rsid w:val="00115C27"/>
    <w:rsid w:val="001305D2"/>
    <w:rsid w:val="001472BB"/>
    <w:rsid w:val="00150D40"/>
    <w:rsid w:val="00154976"/>
    <w:rsid w:val="00155213"/>
    <w:rsid w:val="00155A76"/>
    <w:rsid w:val="00164006"/>
    <w:rsid w:val="00186016"/>
    <w:rsid w:val="00193AA6"/>
    <w:rsid w:val="001959DE"/>
    <w:rsid w:val="001A26F6"/>
    <w:rsid w:val="001A5B83"/>
    <w:rsid w:val="001A78DA"/>
    <w:rsid w:val="001D1549"/>
    <w:rsid w:val="001D46DB"/>
    <w:rsid w:val="001D54BB"/>
    <w:rsid w:val="001D6904"/>
    <w:rsid w:val="001D75BF"/>
    <w:rsid w:val="001E16D3"/>
    <w:rsid w:val="001E411C"/>
    <w:rsid w:val="001F7D51"/>
    <w:rsid w:val="00201F6A"/>
    <w:rsid w:val="0021794E"/>
    <w:rsid w:val="0021798A"/>
    <w:rsid w:val="002268B1"/>
    <w:rsid w:val="002273F1"/>
    <w:rsid w:val="00231B8C"/>
    <w:rsid w:val="00234C2E"/>
    <w:rsid w:val="00235A63"/>
    <w:rsid w:val="0024299C"/>
    <w:rsid w:val="00242A7A"/>
    <w:rsid w:val="00254A52"/>
    <w:rsid w:val="002627F5"/>
    <w:rsid w:val="002717B4"/>
    <w:rsid w:val="00277E48"/>
    <w:rsid w:val="00280F27"/>
    <w:rsid w:val="00285723"/>
    <w:rsid w:val="00287993"/>
    <w:rsid w:val="00293408"/>
    <w:rsid w:val="00293D1E"/>
    <w:rsid w:val="00294A4A"/>
    <w:rsid w:val="002A66E2"/>
    <w:rsid w:val="002B0C6B"/>
    <w:rsid w:val="002B1BC6"/>
    <w:rsid w:val="002B5393"/>
    <w:rsid w:val="002C639F"/>
    <w:rsid w:val="002D0073"/>
    <w:rsid w:val="002E148B"/>
    <w:rsid w:val="002E3E99"/>
    <w:rsid w:val="002E442D"/>
    <w:rsid w:val="002E601F"/>
    <w:rsid w:val="002F7CE8"/>
    <w:rsid w:val="00300404"/>
    <w:rsid w:val="003004FB"/>
    <w:rsid w:val="00302572"/>
    <w:rsid w:val="00303A8A"/>
    <w:rsid w:val="003135D5"/>
    <w:rsid w:val="00323C99"/>
    <w:rsid w:val="00323DEC"/>
    <w:rsid w:val="003448FC"/>
    <w:rsid w:val="003623F7"/>
    <w:rsid w:val="0037451C"/>
    <w:rsid w:val="0037788D"/>
    <w:rsid w:val="00380505"/>
    <w:rsid w:val="00381B8D"/>
    <w:rsid w:val="003843AC"/>
    <w:rsid w:val="00385452"/>
    <w:rsid w:val="00387286"/>
    <w:rsid w:val="0039639F"/>
    <w:rsid w:val="003A21D0"/>
    <w:rsid w:val="003A2237"/>
    <w:rsid w:val="003A3807"/>
    <w:rsid w:val="003B2077"/>
    <w:rsid w:val="003B5147"/>
    <w:rsid w:val="003C31C8"/>
    <w:rsid w:val="003C4D50"/>
    <w:rsid w:val="003D2F4F"/>
    <w:rsid w:val="003D4A97"/>
    <w:rsid w:val="003D7DE6"/>
    <w:rsid w:val="003E0901"/>
    <w:rsid w:val="003E2DDA"/>
    <w:rsid w:val="003E6EF8"/>
    <w:rsid w:val="003F05A5"/>
    <w:rsid w:val="00401993"/>
    <w:rsid w:val="00403439"/>
    <w:rsid w:val="00403B3A"/>
    <w:rsid w:val="004045CA"/>
    <w:rsid w:val="004046DB"/>
    <w:rsid w:val="00404EB2"/>
    <w:rsid w:val="00407DC7"/>
    <w:rsid w:val="00415209"/>
    <w:rsid w:val="00415986"/>
    <w:rsid w:val="0042316D"/>
    <w:rsid w:val="00423520"/>
    <w:rsid w:val="0042471D"/>
    <w:rsid w:val="00431C9C"/>
    <w:rsid w:val="0043254A"/>
    <w:rsid w:val="00444AFE"/>
    <w:rsid w:val="00446A64"/>
    <w:rsid w:val="0045300A"/>
    <w:rsid w:val="004532C8"/>
    <w:rsid w:val="0045385D"/>
    <w:rsid w:val="004624A6"/>
    <w:rsid w:val="00476207"/>
    <w:rsid w:val="00483F21"/>
    <w:rsid w:val="0048558F"/>
    <w:rsid w:val="004910F9"/>
    <w:rsid w:val="004A02E0"/>
    <w:rsid w:val="004A1979"/>
    <w:rsid w:val="004A5F2E"/>
    <w:rsid w:val="004A698B"/>
    <w:rsid w:val="004B3AA1"/>
    <w:rsid w:val="004B47D1"/>
    <w:rsid w:val="004C26C0"/>
    <w:rsid w:val="004C64B0"/>
    <w:rsid w:val="004D40A1"/>
    <w:rsid w:val="004E218D"/>
    <w:rsid w:val="004F12E0"/>
    <w:rsid w:val="004F1EC5"/>
    <w:rsid w:val="004F65F1"/>
    <w:rsid w:val="00500CF4"/>
    <w:rsid w:val="0050517F"/>
    <w:rsid w:val="00545F55"/>
    <w:rsid w:val="00553450"/>
    <w:rsid w:val="00556F9B"/>
    <w:rsid w:val="00572F98"/>
    <w:rsid w:val="00573116"/>
    <w:rsid w:val="005768DF"/>
    <w:rsid w:val="005853F4"/>
    <w:rsid w:val="00585E54"/>
    <w:rsid w:val="00586482"/>
    <w:rsid w:val="005B7B97"/>
    <w:rsid w:val="005C0C1C"/>
    <w:rsid w:val="005E6762"/>
    <w:rsid w:val="005E7CA0"/>
    <w:rsid w:val="005F12EB"/>
    <w:rsid w:val="005F24B2"/>
    <w:rsid w:val="005F5EDB"/>
    <w:rsid w:val="006011FA"/>
    <w:rsid w:val="006030D6"/>
    <w:rsid w:val="00603F0C"/>
    <w:rsid w:val="0060496B"/>
    <w:rsid w:val="0060793B"/>
    <w:rsid w:val="00615DFC"/>
    <w:rsid w:val="006177D5"/>
    <w:rsid w:val="00617D26"/>
    <w:rsid w:val="00620932"/>
    <w:rsid w:val="00624337"/>
    <w:rsid w:val="00630572"/>
    <w:rsid w:val="006334A9"/>
    <w:rsid w:val="006339FF"/>
    <w:rsid w:val="006419A1"/>
    <w:rsid w:val="0064281B"/>
    <w:rsid w:val="0064465A"/>
    <w:rsid w:val="00645FB9"/>
    <w:rsid w:val="00657813"/>
    <w:rsid w:val="006665F8"/>
    <w:rsid w:val="00672099"/>
    <w:rsid w:val="00676894"/>
    <w:rsid w:val="00682336"/>
    <w:rsid w:val="00691673"/>
    <w:rsid w:val="00692737"/>
    <w:rsid w:val="00693F5C"/>
    <w:rsid w:val="006A6B0C"/>
    <w:rsid w:val="006B25AE"/>
    <w:rsid w:val="006C270F"/>
    <w:rsid w:val="006D2C07"/>
    <w:rsid w:val="006D4ADF"/>
    <w:rsid w:val="006D5DDE"/>
    <w:rsid w:val="006E0D3B"/>
    <w:rsid w:val="006E3D02"/>
    <w:rsid w:val="006E4321"/>
    <w:rsid w:val="006E67E1"/>
    <w:rsid w:val="006F65F0"/>
    <w:rsid w:val="00702D12"/>
    <w:rsid w:val="0070513E"/>
    <w:rsid w:val="00711065"/>
    <w:rsid w:val="00715EE3"/>
    <w:rsid w:val="007221E7"/>
    <w:rsid w:val="00724D6A"/>
    <w:rsid w:val="007272FC"/>
    <w:rsid w:val="00735FF5"/>
    <w:rsid w:val="00745058"/>
    <w:rsid w:val="00755EC5"/>
    <w:rsid w:val="00757496"/>
    <w:rsid w:val="00766B2C"/>
    <w:rsid w:val="00780C5D"/>
    <w:rsid w:val="00790DAD"/>
    <w:rsid w:val="00790E48"/>
    <w:rsid w:val="007912AF"/>
    <w:rsid w:val="00794BC4"/>
    <w:rsid w:val="00797813"/>
    <w:rsid w:val="007A180A"/>
    <w:rsid w:val="007A76FB"/>
    <w:rsid w:val="007B3434"/>
    <w:rsid w:val="007C0907"/>
    <w:rsid w:val="007C56FF"/>
    <w:rsid w:val="007C786F"/>
    <w:rsid w:val="007D6E71"/>
    <w:rsid w:val="007E1A46"/>
    <w:rsid w:val="007F0C8C"/>
    <w:rsid w:val="007F1C21"/>
    <w:rsid w:val="007F2E53"/>
    <w:rsid w:val="007F652B"/>
    <w:rsid w:val="00812323"/>
    <w:rsid w:val="0081531E"/>
    <w:rsid w:val="00820F19"/>
    <w:rsid w:val="00822DCA"/>
    <w:rsid w:val="0082616E"/>
    <w:rsid w:val="00837DE3"/>
    <w:rsid w:val="00841FBE"/>
    <w:rsid w:val="0084462E"/>
    <w:rsid w:val="00845ED7"/>
    <w:rsid w:val="008473C1"/>
    <w:rsid w:val="0085007B"/>
    <w:rsid w:val="00852D05"/>
    <w:rsid w:val="0085417C"/>
    <w:rsid w:val="00855450"/>
    <w:rsid w:val="00857095"/>
    <w:rsid w:val="00861465"/>
    <w:rsid w:val="0086600A"/>
    <w:rsid w:val="008667F5"/>
    <w:rsid w:val="008700BA"/>
    <w:rsid w:val="008778F6"/>
    <w:rsid w:val="008923E1"/>
    <w:rsid w:val="00892A2A"/>
    <w:rsid w:val="008A7094"/>
    <w:rsid w:val="008B1F1B"/>
    <w:rsid w:val="008B2B74"/>
    <w:rsid w:val="008C486B"/>
    <w:rsid w:val="008D0CE5"/>
    <w:rsid w:val="008D5BF7"/>
    <w:rsid w:val="008D61DB"/>
    <w:rsid w:val="008D755E"/>
    <w:rsid w:val="008E0748"/>
    <w:rsid w:val="008E25C1"/>
    <w:rsid w:val="008E6217"/>
    <w:rsid w:val="008E69CF"/>
    <w:rsid w:val="008F269C"/>
    <w:rsid w:val="008F4E67"/>
    <w:rsid w:val="00900284"/>
    <w:rsid w:val="0090040E"/>
    <w:rsid w:val="0090288D"/>
    <w:rsid w:val="009104D0"/>
    <w:rsid w:val="0091781F"/>
    <w:rsid w:val="009263E6"/>
    <w:rsid w:val="0093053F"/>
    <w:rsid w:val="00944F74"/>
    <w:rsid w:val="0094649A"/>
    <w:rsid w:val="009507C3"/>
    <w:rsid w:val="00955479"/>
    <w:rsid w:val="009566A2"/>
    <w:rsid w:val="00971786"/>
    <w:rsid w:val="00976926"/>
    <w:rsid w:val="00981411"/>
    <w:rsid w:val="00983B33"/>
    <w:rsid w:val="00983FA4"/>
    <w:rsid w:val="00986115"/>
    <w:rsid w:val="0099226D"/>
    <w:rsid w:val="009940EC"/>
    <w:rsid w:val="00994BFA"/>
    <w:rsid w:val="00997791"/>
    <w:rsid w:val="009A13B0"/>
    <w:rsid w:val="009A3EC1"/>
    <w:rsid w:val="009A46F7"/>
    <w:rsid w:val="009A57E7"/>
    <w:rsid w:val="009A79C2"/>
    <w:rsid w:val="009B44DC"/>
    <w:rsid w:val="009B4A6A"/>
    <w:rsid w:val="009C74E8"/>
    <w:rsid w:val="009E4831"/>
    <w:rsid w:val="009E65A4"/>
    <w:rsid w:val="009F1217"/>
    <w:rsid w:val="009F5192"/>
    <w:rsid w:val="00A06220"/>
    <w:rsid w:val="00A07D21"/>
    <w:rsid w:val="00A179FA"/>
    <w:rsid w:val="00A25814"/>
    <w:rsid w:val="00A4192B"/>
    <w:rsid w:val="00A421BD"/>
    <w:rsid w:val="00A51F17"/>
    <w:rsid w:val="00A550B1"/>
    <w:rsid w:val="00A76535"/>
    <w:rsid w:val="00A775C8"/>
    <w:rsid w:val="00A8249C"/>
    <w:rsid w:val="00A851F7"/>
    <w:rsid w:val="00A87E03"/>
    <w:rsid w:val="00A90FF4"/>
    <w:rsid w:val="00A91501"/>
    <w:rsid w:val="00A973D4"/>
    <w:rsid w:val="00AA02CA"/>
    <w:rsid w:val="00AA172C"/>
    <w:rsid w:val="00AA387A"/>
    <w:rsid w:val="00AA40A4"/>
    <w:rsid w:val="00AA78F2"/>
    <w:rsid w:val="00AB3B2D"/>
    <w:rsid w:val="00AC1A5B"/>
    <w:rsid w:val="00AC41F9"/>
    <w:rsid w:val="00AC5147"/>
    <w:rsid w:val="00AC739A"/>
    <w:rsid w:val="00AE5948"/>
    <w:rsid w:val="00AE623E"/>
    <w:rsid w:val="00AF20A1"/>
    <w:rsid w:val="00AF5E48"/>
    <w:rsid w:val="00AF67E5"/>
    <w:rsid w:val="00AF6AF1"/>
    <w:rsid w:val="00B0730E"/>
    <w:rsid w:val="00B118DD"/>
    <w:rsid w:val="00B37A56"/>
    <w:rsid w:val="00B46A70"/>
    <w:rsid w:val="00B513F4"/>
    <w:rsid w:val="00B54ED3"/>
    <w:rsid w:val="00B556C2"/>
    <w:rsid w:val="00B86B45"/>
    <w:rsid w:val="00B87FAD"/>
    <w:rsid w:val="00BA3ABD"/>
    <w:rsid w:val="00BA4B2E"/>
    <w:rsid w:val="00BA5361"/>
    <w:rsid w:val="00BA59E2"/>
    <w:rsid w:val="00BB3BB4"/>
    <w:rsid w:val="00BC2149"/>
    <w:rsid w:val="00BD07FE"/>
    <w:rsid w:val="00BD21C8"/>
    <w:rsid w:val="00BE0285"/>
    <w:rsid w:val="00BE050C"/>
    <w:rsid w:val="00BE15CF"/>
    <w:rsid w:val="00BE2363"/>
    <w:rsid w:val="00BE3936"/>
    <w:rsid w:val="00BE7A88"/>
    <w:rsid w:val="00C00767"/>
    <w:rsid w:val="00C008B3"/>
    <w:rsid w:val="00C3032E"/>
    <w:rsid w:val="00C30B97"/>
    <w:rsid w:val="00C3605F"/>
    <w:rsid w:val="00C51DC5"/>
    <w:rsid w:val="00C52BD7"/>
    <w:rsid w:val="00C559D0"/>
    <w:rsid w:val="00C56B52"/>
    <w:rsid w:val="00C57D69"/>
    <w:rsid w:val="00C667F0"/>
    <w:rsid w:val="00C677A0"/>
    <w:rsid w:val="00C70CC5"/>
    <w:rsid w:val="00C7248F"/>
    <w:rsid w:val="00C72FAD"/>
    <w:rsid w:val="00C7778C"/>
    <w:rsid w:val="00C80E78"/>
    <w:rsid w:val="00C814BD"/>
    <w:rsid w:val="00C81F1D"/>
    <w:rsid w:val="00C83AD9"/>
    <w:rsid w:val="00C84344"/>
    <w:rsid w:val="00C85353"/>
    <w:rsid w:val="00C85B2A"/>
    <w:rsid w:val="00C862FF"/>
    <w:rsid w:val="00C87011"/>
    <w:rsid w:val="00C90D30"/>
    <w:rsid w:val="00C93B44"/>
    <w:rsid w:val="00CA4711"/>
    <w:rsid w:val="00CA4BD5"/>
    <w:rsid w:val="00CA7553"/>
    <w:rsid w:val="00CB4627"/>
    <w:rsid w:val="00CC5475"/>
    <w:rsid w:val="00CC5527"/>
    <w:rsid w:val="00CC66A4"/>
    <w:rsid w:val="00CC7A12"/>
    <w:rsid w:val="00CD56D0"/>
    <w:rsid w:val="00CD73EC"/>
    <w:rsid w:val="00CF0774"/>
    <w:rsid w:val="00CF5EBA"/>
    <w:rsid w:val="00D0348F"/>
    <w:rsid w:val="00D05B1E"/>
    <w:rsid w:val="00D07283"/>
    <w:rsid w:val="00D17612"/>
    <w:rsid w:val="00D17929"/>
    <w:rsid w:val="00D20E56"/>
    <w:rsid w:val="00D24CEC"/>
    <w:rsid w:val="00D27B82"/>
    <w:rsid w:val="00D415F2"/>
    <w:rsid w:val="00D41FF8"/>
    <w:rsid w:val="00D44E50"/>
    <w:rsid w:val="00D46910"/>
    <w:rsid w:val="00D54D41"/>
    <w:rsid w:val="00D61690"/>
    <w:rsid w:val="00D700EE"/>
    <w:rsid w:val="00D81ADD"/>
    <w:rsid w:val="00D820C9"/>
    <w:rsid w:val="00D910DF"/>
    <w:rsid w:val="00D91F41"/>
    <w:rsid w:val="00D93104"/>
    <w:rsid w:val="00D939C7"/>
    <w:rsid w:val="00D965C9"/>
    <w:rsid w:val="00DA099C"/>
    <w:rsid w:val="00DA1575"/>
    <w:rsid w:val="00DB63C4"/>
    <w:rsid w:val="00DC1FEF"/>
    <w:rsid w:val="00DC7569"/>
    <w:rsid w:val="00DD0949"/>
    <w:rsid w:val="00DD3ABC"/>
    <w:rsid w:val="00DD4E2B"/>
    <w:rsid w:val="00DE4566"/>
    <w:rsid w:val="00DE6833"/>
    <w:rsid w:val="00DF021C"/>
    <w:rsid w:val="00E104F3"/>
    <w:rsid w:val="00E11277"/>
    <w:rsid w:val="00E15131"/>
    <w:rsid w:val="00E20A09"/>
    <w:rsid w:val="00E2400F"/>
    <w:rsid w:val="00E317B5"/>
    <w:rsid w:val="00E32B05"/>
    <w:rsid w:val="00E34945"/>
    <w:rsid w:val="00E405F4"/>
    <w:rsid w:val="00E408F6"/>
    <w:rsid w:val="00E446E0"/>
    <w:rsid w:val="00E44AA6"/>
    <w:rsid w:val="00E45DCB"/>
    <w:rsid w:val="00E4682C"/>
    <w:rsid w:val="00E55D7C"/>
    <w:rsid w:val="00E6060F"/>
    <w:rsid w:val="00E6602E"/>
    <w:rsid w:val="00E83E54"/>
    <w:rsid w:val="00E84906"/>
    <w:rsid w:val="00E91D4D"/>
    <w:rsid w:val="00E9400D"/>
    <w:rsid w:val="00E95815"/>
    <w:rsid w:val="00E960BA"/>
    <w:rsid w:val="00EA3E40"/>
    <w:rsid w:val="00EB312B"/>
    <w:rsid w:val="00EC0701"/>
    <w:rsid w:val="00EC7C77"/>
    <w:rsid w:val="00ED0301"/>
    <w:rsid w:val="00EE5FFA"/>
    <w:rsid w:val="00EE6CDE"/>
    <w:rsid w:val="00EE7E74"/>
    <w:rsid w:val="00EF4810"/>
    <w:rsid w:val="00EF7857"/>
    <w:rsid w:val="00F00347"/>
    <w:rsid w:val="00F00835"/>
    <w:rsid w:val="00F0505D"/>
    <w:rsid w:val="00F2040A"/>
    <w:rsid w:val="00F204DF"/>
    <w:rsid w:val="00F227F8"/>
    <w:rsid w:val="00F25759"/>
    <w:rsid w:val="00F33116"/>
    <w:rsid w:val="00F33AB9"/>
    <w:rsid w:val="00F35EDE"/>
    <w:rsid w:val="00F421ED"/>
    <w:rsid w:val="00F43A67"/>
    <w:rsid w:val="00F45B1D"/>
    <w:rsid w:val="00F500F9"/>
    <w:rsid w:val="00F50CC5"/>
    <w:rsid w:val="00F54A05"/>
    <w:rsid w:val="00F57C08"/>
    <w:rsid w:val="00F66896"/>
    <w:rsid w:val="00F71C35"/>
    <w:rsid w:val="00F80CC7"/>
    <w:rsid w:val="00F846CD"/>
    <w:rsid w:val="00F9494B"/>
    <w:rsid w:val="00FA07DC"/>
    <w:rsid w:val="00FB000C"/>
    <w:rsid w:val="00FB53FE"/>
    <w:rsid w:val="00FC1763"/>
    <w:rsid w:val="00FC1E72"/>
    <w:rsid w:val="00FC29F3"/>
    <w:rsid w:val="00FC2D3E"/>
    <w:rsid w:val="00FC348C"/>
    <w:rsid w:val="00FC5C03"/>
    <w:rsid w:val="00FE79C4"/>
    <w:rsid w:val="00FF5F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03439"/>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2E_Electronic_2022-08/INBOX/Chair_Notes/Combined_ChairNotes_AI%23_9.X_10.X-08-25-1600.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52E_Electronic_2022-08/INBOX/Chair_Notes/Combined_ChairNotes_AI%23_9.X_10.X-08-26-102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2599</TotalTime>
  <Pages>14</Pages>
  <Words>5247</Words>
  <Characters>29912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Comments</cp:lastModifiedBy>
  <cp:revision>51</cp:revision>
  <dcterms:created xsi:type="dcterms:W3CDTF">2020-11-17T07:07:00Z</dcterms:created>
  <dcterms:modified xsi:type="dcterms:W3CDTF">2022-08-26T19:11:00Z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